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A24" w:rsidRDefault="00296A24" w:rsidP="00E91E78">
      <w:pPr>
        <w:spacing w:before="100" w:beforeAutospacing="1" w:after="100" w:afterAutospacing="1" w:line="240" w:lineRule="auto"/>
        <w:outlineLvl w:val="2"/>
        <w:rPr>
          <w:rFonts w:ascii="Trebuchet MS" w:hAnsi="Trebuchet MS" w:cs="Trebuchet MS"/>
          <w:b/>
          <w:bCs/>
          <w:color w:val="CCCCCC"/>
          <w:sz w:val="27"/>
          <w:szCs w:val="27"/>
          <w:lang w:eastAsia="el-GR"/>
        </w:rPr>
      </w:pPr>
    </w:p>
    <w:p w:rsidR="00296A24" w:rsidRDefault="00296A24" w:rsidP="002E2216">
      <w:pPr>
        <w:spacing w:after="0" w:line="384" w:lineRule="atLeast"/>
        <w:jc w:val="center"/>
        <w:rPr>
          <w:rFonts w:ascii="Trebuchet MS" w:hAnsi="Trebuchet MS" w:cs="Trebuchet MS"/>
          <w:b/>
          <w:bCs/>
          <w:color w:val="CCCCCC"/>
          <w:sz w:val="27"/>
          <w:szCs w:val="27"/>
          <w:lang w:eastAsia="el-GR"/>
        </w:rPr>
      </w:pPr>
      <w:r>
        <w:rPr>
          <w:rFonts w:ascii="Trebuchet MS" w:hAnsi="Trebuchet MS" w:cs="Trebuchet MS"/>
          <w:b/>
          <w:bCs/>
          <w:color w:val="CCCCCC"/>
          <w:sz w:val="27"/>
          <w:szCs w:val="27"/>
          <w:lang w:eastAsia="el-GR"/>
        </w:rPr>
        <w:t>ΤΡΙΩΔΙΑ ΤΗΣ ΕΒΔΟΜΑΔΟΣ ΤΟΥ ΤΥΦΛΟΥ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 w:rsidRPr="001D5F3D">
        <w:rPr>
          <w:rFonts w:ascii="Trebuchet MS" w:hAnsi="Trebuchet MS" w:cs="Trebuchet MS"/>
          <w:color w:val="CCCCCC"/>
          <w:sz w:val="24"/>
          <w:szCs w:val="24"/>
          <w:lang w:eastAsia="el-G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388.5pt">
            <v:imagedata r:id="rId7" o:title=""/>
          </v:shape>
        </w:pict>
      </w:r>
    </w:p>
    <w:p w:rsidR="00296A24" w:rsidRPr="001D5F3D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2E2216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32"/>
          <w:szCs w:val="32"/>
          <w:lang w:eastAsia="el-GR"/>
        </w:rPr>
        <w:t>ΤΡΙΩΔΙΑ ΕΒΔΟΜΑΔΟΣ ΤΥΦΛΟΥ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2E2216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32"/>
          <w:szCs w:val="32"/>
          <w:lang w:eastAsia="el-GR"/>
        </w:rPr>
      </w:pPr>
      <w:r>
        <w:rPr>
          <w:rFonts w:ascii="Trebuchet MS" w:hAnsi="Trebuchet MS" w:cs="Trebuchet MS"/>
          <w:color w:val="CCCCCC"/>
          <w:sz w:val="32"/>
          <w:szCs w:val="32"/>
          <w:lang w:eastAsia="el-GR"/>
        </w:rPr>
        <w:t>ΚΥΡΙΑΚΗ ΕΣΠΕΡΑΣ ΕΝ ΤΩ ΑΠΟΔΕΙΠΝΩ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2E2216">
      <w:pPr>
        <w:spacing w:after="0" w:line="384" w:lineRule="atLeast"/>
        <w:ind w:firstLine="360"/>
        <w:jc w:val="center"/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Τριώδιον, ου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η ακροστιχίς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: 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Δόξα Θεώ πρέπει.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2E2216">
      <w:pPr>
        <w:spacing w:after="0" w:line="384" w:lineRule="atLeast"/>
        <w:ind w:firstLine="360"/>
        <w:jc w:val="center"/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</w:pP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 xml:space="preserve">Ωδή 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 xml:space="preserve">α . </w:t>
      </w: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 xml:space="preserve">Ήχος 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 xml:space="preserve">α . </w:t>
      </w: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 xml:space="preserve">Άσωμεν 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τω Κυρίω.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Δια του σου Τιμίου Σταυρού Κύριε, της του ξύλου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άπαντες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ερρύσθημεν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κατάρας, διο σου δοξάζομεν την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αγαθότητα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σταυρωθείς βουλήσει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εξεγήγερται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τα ταμεία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άπαντα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σκυλεύσας του θανάτου, Χριστός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Σωτήρ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ημών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, αυτόν δοξάσωμεν.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Ξένην μορφήν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ιδούσαι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εξαστράπτοντα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Μυροφόροι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άγγελον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την θείαν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εμυούντο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του κτίστου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ανάστασιν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χαράς πληρούμεναι.</w:t>
      </w:r>
    </w:p>
    <w:p w:rsidR="00296A24" w:rsidRDefault="00296A24" w:rsidP="002E2216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Θεοτοκίον.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Ανατολή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Παρθένε,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εχρημάτισας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του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ήλίου άχραντε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του της δικαιοσύνης, δι’ ου της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αγνωσίας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σκότους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ερρύσθημεν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2E2216">
      <w:pPr>
        <w:spacing w:after="0" w:line="384" w:lineRule="atLeast"/>
        <w:ind w:firstLine="360"/>
        <w:jc w:val="center"/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</w:pP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 xml:space="preserve">Ωδή 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η . Τον ποιητήν της κτίσεως.</w:t>
      </w:r>
    </w:p>
    <w:p w:rsidR="00296A24" w:rsidRDefault="00296A24" w:rsidP="002E2216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Θεόν σαρκί σταυρούμενον,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 ήλιος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βλέψας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εσκοτίζετο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και γη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εσαλεύθη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και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ερρύγνητο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πέτραι.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Εκ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των νεκρών τριήμερος, Χριστός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εξηγέρθη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και συνήγειρε πάντας, τους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σκότει θανάτου καθημένους.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Ώφθης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μετά την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έγερσιν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τοις σοις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Αποστόλοις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και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επλήρωσας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τούτους ευφροσύνης οικτίρμον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ανεικάστου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Τριαδικόν.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Πατέρα τον πανάγιον, Λόγον συναΐδιον, και Πνεύμα Θεού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άκτιστον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Τριάδα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υμνήσωμεν απαυστως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.</w:t>
      </w:r>
    </w:p>
    <w:p w:rsidR="00296A24" w:rsidRDefault="00296A24" w:rsidP="002E2216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Θεοτοκίον.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Ρύσαι ημάς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κολάσεως, και της αιωνίου κατακρίσεως, τους σε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ανυμνούντας Αγνή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θεογεννήτορ.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706316">
      <w:pPr>
        <w:spacing w:after="0" w:line="384" w:lineRule="atLeast"/>
        <w:ind w:firstLine="360"/>
        <w:jc w:val="center"/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</w:pP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 xml:space="preserve">Ωδή 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 xml:space="preserve">θ . Σε την μακαρίαν </w:t>
      </w: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 xml:space="preserve">εν 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γυναιξί.</w:t>
      </w:r>
    </w:p>
    <w:p w:rsidR="00296A24" w:rsidRDefault="00296A24" w:rsidP="002E2216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Έτεινας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παλάμας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επί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σταυρού, τον κατατεινόμενόν με πολλαίς, μεθοδείαις του πλάνου, Οικτίρμον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ανακτώμενος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Πάντας συνανέστησας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αγαθέ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κατελθών εις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Άδου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πύλας Χριστέ, συνεγείρας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υμνούντας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, φιλάνθρωπε την σην δύναμιν.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Έβλυσας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Χριστέ νεκροίς την ζωήν, και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εξαναστάς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τριήμερος,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ανελήφθης εν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δόξη,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ορώντων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των σεπτών μαθητών.</w:t>
      </w:r>
    </w:p>
    <w:p w:rsidR="00296A24" w:rsidRDefault="00296A24" w:rsidP="00706316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Θεοτοκίον.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Ίλεων ημίν απέργασαι Άχραντε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Παρθένε, τον σον Υιόν και Θεόν των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απάντων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τους πίστει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ανυμνούσί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σε.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706316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32"/>
          <w:szCs w:val="32"/>
          <w:lang w:eastAsia="el-GR"/>
        </w:rPr>
        <w:t>ΔΕΥΤΕΡΑ ΕΣΠΕΡΑΣ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706316">
      <w:pPr>
        <w:spacing w:after="0" w:line="384" w:lineRule="atLeast"/>
        <w:ind w:firstLine="360"/>
        <w:jc w:val="center"/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Τριώδιον, ου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η ακροστιχίς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 xml:space="preserve">: </w:t>
      </w: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 xml:space="preserve">Ωδή 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 xml:space="preserve">αύτη </w:t>
      </w: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>Ιωσήφ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.</w:t>
      </w:r>
    </w:p>
    <w:p w:rsidR="00296A24" w:rsidRDefault="00296A24" w:rsidP="00706316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706316">
      <w:pPr>
        <w:spacing w:after="0" w:line="384" w:lineRule="atLeast"/>
        <w:ind w:firstLine="360"/>
        <w:jc w:val="center"/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</w:pP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 xml:space="preserve">Ωδή 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 xml:space="preserve">β . </w:t>
      </w: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 xml:space="preserve">Ήχος 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 xml:space="preserve">πλ. α .  </w:t>
      </w: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>Ίδετε ίδετε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 xml:space="preserve">, </w:t>
      </w: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 xml:space="preserve">ότι εγώ 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ειμι Θεός.</w:t>
      </w:r>
    </w:p>
    <w:p w:rsidR="00296A24" w:rsidRDefault="00296A24" w:rsidP="00706316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Arial" w:hAnsi="Arial" w:cs="Arial"/>
          <w:color w:val="CCCCCC"/>
          <w:sz w:val="28"/>
          <w:szCs w:val="28"/>
          <w:lang w:eastAsia="el-GR"/>
        </w:rPr>
        <w:t>Ώςπερ ανύψωσε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πάλαι τον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όφιν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Μωϋσής, οικτίρμον ούτως συ,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επί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ξύλου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ανυψώθης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του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αλάστορου εχθρού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την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ιοβόλον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κακίαν,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απορραπίζων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και διασώζων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ημάς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Δόξα τη δόξη σου, δεδοξασμένε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Ιησού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τεθείς γαρ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μνημείω,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ως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νεκρός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εθελουσίως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εξανέστης ως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Θεός, συνεγείρας τον κόσμον, τη ση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εγέρσει ως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παντοδύναμος.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Arial" w:hAnsi="Arial" w:cs="Arial"/>
          <w:color w:val="CCCCCC"/>
          <w:sz w:val="28"/>
          <w:szCs w:val="28"/>
          <w:lang w:eastAsia="el-GR"/>
        </w:rPr>
        <w:t>Ήδη εγήγερται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Ζωοδότης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εκ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νεκρών,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εβωόα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γυναιξί πάλαι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ο άγγελος αστράπτων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μη θρηνείτε ουν λοιπόν,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αλλά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τοις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Αποστόλοις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τούτου την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έγερσιν απαγγείλατε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.</w:t>
      </w:r>
    </w:p>
    <w:p w:rsidR="00296A24" w:rsidRDefault="00296A24" w:rsidP="00706316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Θεοτοκίον.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Άγιε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Κύριε,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γεννηθείς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εκ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της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Αγνής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Παρθενου, σταυρωθείς τε και ταφείς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εθελουσίως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και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αναστάς εκ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των νεκρών, ταις αυτής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ικεσίαις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τα σα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ελέη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πάσι κατάπεμψον.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706316">
      <w:pPr>
        <w:spacing w:after="0" w:line="384" w:lineRule="atLeast"/>
        <w:ind w:firstLine="360"/>
        <w:jc w:val="center"/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</w:pP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 xml:space="preserve">Ωδή 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η . Τον του παντός δημιουργόν.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Υμνολογούμέν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σου Χριστέ, την τριήμερον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ανάστασιν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και την φαεινοτάτην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ανάληψιν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πίστει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αεί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δοξολογούμεν.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Τον σταυρωθέντα δι’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ημάς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και νεκρωθέντα μνήματι, και τη τούτου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εγέρσει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, φωτίσαντα τον  κόσμον, Χριστόν δοξολογούμεν.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Ήλιε άδυτε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Χριστέ,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ταφεις και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αναστάς εκ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νεκρών, φωταγώγησον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ημών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πάντων τας διανοίας, δοξάζειν σε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απαύστως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.</w:t>
      </w:r>
    </w:p>
    <w:p w:rsidR="00296A24" w:rsidRDefault="00296A24" w:rsidP="00706316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Θεοτοκίον.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Ικετηρίαν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τω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εκ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σου, σαρκωθέντι Λόγω ποίησον, Θεοτόκε Παρθένε,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όπως ημάς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οικτίρη τους τεταπεινωμένους.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706316">
      <w:pPr>
        <w:spacing w:after="0" w:line="384" w:lineRule="atLeast"/>
        <w:ind w:firstLine="360"/>
        <w:jc w:val="center"/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</w:pP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 xml:space="preserve">Ωδή 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θ . Μεγαλύνω σου Χριστέ.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Ως αμνός επί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σφαγήν, προσηνέχθης Δέσποτα Χριστέ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Θεός, και τοις τραύμασί σου, οις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εκουσίως υπέστης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των δαιμόνων πάσαν πονηράν, πληθύν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ετραυμάτισας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Συνετρίβησαν μοχλοί, τη παρουσία σου του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Άδου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Χριστέ, και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ανέστησαν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οι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απ’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αιώνος θανέντες,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ανυμνουντές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σε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ως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νικητήν, και πάντων δεσπόζοντα.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Η αγία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σου Χριστέ,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εκ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τάφου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έγερσις υπάρχει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ζωή,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η αναληψις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δε, διηνεκής ευφροσύνη, 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ην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πίστει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άπαντες ημείς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, νυν προεορτάζομεν.</w:t>
      </w:r>
    </w:p>
    <w:p w:rsidR="00296A24" w:rsidRDefault="00296A24" w:rsidP="00F24EBA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Θεοτοκίον.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Φως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ημίν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το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εκ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φωτός, Παρθένε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άχραντε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κυήσασα, απεμείωσας της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αθεΐας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το σκότος,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όθεν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πάντε σε, οι γηγενείς πίστει μεγαλύνομεν.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F24EBA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32"/>
          <w:szCs w:val="32"/>
          <w:lang w:eastAsia="el-GR"/>
        </w:rPr>
        <w:t>ΠΕΜΠΤΗ ΑΝΑΛΗΨΕΩΣ ΕΣΠΕΡΑΣ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F24EBA">
      <w:pPr>
        <w:spacing w:after="0" w:line="384" w:lineRule="atLeast"/>
        <w:ind w:firstLine="360"/>
        <w:jc w:val="center"/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</w:pP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 xml:space="preserve">Τριώδιον. </w:t>
      </w: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 xml:space="preserve">Ωδη 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 xml:space="preserve">ε . </w:t>
      </w: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>Ήχος Δ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 xml:space="preserve">.  </w:t>
      </w: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 xml:space="preserve">Ασεβείς 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 xml:space="preserve">ουκ </w:t>
      </w: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>όψονται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Αναλαμβάνομενος εκ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γης προς ουρανόν, ουκ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απέλιπες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τω Πατρί, συνεδρεύων Δέσποτα και τω Πνεύματι, μαθητάς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αλλ’ έπεμψας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, ουρανόθεν τον Παράκλητον.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Ασωμάτων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τάξεις σε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ως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είδον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Ιησού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μετά σώματος ουρανούς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επιβάντα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χαίρουσαι κατεπλήττοντο, την πολλήν σου Κύριε, προς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ανθρώπους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συγκατάβασιν.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Την φθαρείσαν Δέσποτα ουσίαν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εξ ημών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τω θρόνω τω πατρικώ,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ενίδρυσας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Κύριε και κατεκάλλυνας, μεθ’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ης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μέλλεις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έρχεσθαι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, κρίναι κόσμον Παντοδύναμε.</w:t>
      </w:r>
    </w:p>
    <w:p w:rsidR="00296A24" w:rsidRDefault="00296A24" w:rsidP="00084022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Θεοτοκίον.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Την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αγνήν αγνεύοντι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τιμήσωμεν νοΐ , καλλονήν την του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Ιακώβ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ταις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ενθέοις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πράξεσι καλλυνόμενοι, ευσεβώς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υμνήσωμεν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ως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μητέρα του Θεού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ημών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084022">
      <w:pPr>
        <w:spacing w:after="0" w:line="384" w:lineRule="atLeast"/>
        <w:ind w:firstLine="360"/>
        <w:jc w:val="center"/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</w:pP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 xml:space="preserve">Ωδή 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η . Λυτρωτά του παντός.</w:t>
      </w:r>
    </w:p>
    <w:p w:rsidR="00296A24" w:rsidRDefault="00296A24" w:rsidP="00084022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Χερουβείμ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επί ώμων οχούμενος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ανελήφθης εν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δόξη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ορώντων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σε, των μαθητών σου Κύριε, και βοώντων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απαύστως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πάντα τα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έργα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ευλογείτε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υμνείτε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τον Κύριον.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Καθελών το της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έχθρας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μεσότειχον, τους βροτούς τω Πατρί σου κατήλλαξας, και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ανελθών ανήγαγες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ην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προσείληφας σάρκα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άναρχε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Λόγε,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υπεράνων αρχών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και δυνάμεων.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Συλογών Μαθητάς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ανεφέρετο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εις το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ύψος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Χριστός τον Παράκλητον, τούτοις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εκπέμψας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ψάλλουσιν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ομοφρόνως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και βοώσι, πάντα τα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έργα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ευλογείτε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υμνείτε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τον Κύριον.</w:t>
      </w:r>
    </w:p>
    <w:p w:rsidR="00296A24" w:rsidRDefault="00296A24" w:rsidP="00084022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Θεοτοκίον.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Το κοινόν των πιστών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ιλαστήριον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την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ετοίμην ανθρώπων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βοήθειαν, την προς τον κτίστην γέφυραν, την μετάγουσα πάντας προς σωτηρίαν, του Θεού την Μητέρα δοξάσωμεν.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084022">
      <w:pPr>
        <w:spacing w:after="0" w:line="384" w:lineRule="atLeast"/>
        <w:ind w:firstLine="360"/>
        <w:jc w:val="center"/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</w:pP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 xml:space="preserve">Ωδή 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θ . Εύα μεν τω της παρακοής νοσήματι.</w:t>
      </w:r>
    </w:p>
    <w:p w:rsidR="00296A24" w:rsidRDefault="00296A24" w:rsidP="00084022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Εξ όρους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Χριστέ των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Ελαιών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νεφέλη σε,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ώσπερ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θρόνος καθυπέλαβε, πάντων των θείων μαθητών σου,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ορώντων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και συν τρόμω βοώντων σοι, μη λίπης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ημάς ορφανούς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ους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ηγάπησας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δι’ ευσπλαγχνίαν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αδιήγητον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Κατήλθες το πριν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άνευ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σαρκος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ανέρχη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δε, σώμα φέρων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προσείληφας, φόβω δε πύλαι ουρανών Σοι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ανοίγονται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και νόες ουράνιοι,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ορώντες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κατεπλήττοντο Δέσποτα, την δι’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ημάς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σου συγκατάβασιν.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ίστασθε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βλέποντες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υμείς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την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άνοδον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την φρικώδη πάλαι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έφησαν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άγγελοι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θείοι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απόστολοι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τρόπον θεωρείτε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ελεύσεται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και πάλιν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επί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γης κρίναι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άπαντας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μετά δόξης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ανερχόμενος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.</w:t>
      </w:r>
    </w:p>
    <w:p w:rsidR="00296A24" w:rsidRDefault="00296A24" w:rsidP="00084022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Θεοτοκίον.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Συνούσα τοις θείοις Μαθηταίς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η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Πάναγνος, και ορώσα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ον εγέννησας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γήθεν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υψούμενον εβόα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ανέρχη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προς Πατέρα τον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άναρχον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, της δόξης σου πληρώσας τα σύμπαντα, δεδοξασμένε μόνε Κύριε.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084022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ΠΑΡΑΣΚΕΥΗ ΕΣΠΕΡΑΣ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084022">
      <w:pPr>
        <w:spacing w:after="0" w:line="384" w:lineRule="atLeast"/>
        <w:ind w:firstLine="360"/>
        <w:jc w:val="center"/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</w:pP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 xml:space="preserve">Τετραώδιον. Ήχος ΠΛ.. Δ. </w:t>
      </w: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 xml:space="preserve">Ωδή 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 xml:space="preserve">στ . Την δέησιν </w:t>
      </w: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>εκχεώ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.</w:t>
      </w:r>
    </w:p>
    <w:p w:rsidR="00296A24" w:rsidRDefault="00296A24" w:rsidP="00084022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Πληρώσας τα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επί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γης της δόξης σου,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ανελήφθης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μετά δόξης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αφράστου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και τω Πατρί προσηγάγου την σάρκα,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ην εξ ημών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δια σπλάγχνα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εφόρεσας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και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ύμνησαν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των ουρανών, αι δυνάμεις Σε μόνε Φιλάνθρωπε.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Επάρθητε επουράνιαι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πύλαι, και εισδέξασθε Θεόν σαρκοφόρον, αι νοεραί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ανεβόων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δυνάμεις, ταις πυθομέναις, τις ούτος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λέγετε, και αίνεσιν ως ποιητή, των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απάντων απαύστως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προσάξετε.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Την ανοδον την φρικτήν θεώμενοι, οι του Λόγου μαθηταί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ανεβόων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πέμψον ημίν το Πανάγιον Πνευμα, και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ορφανούς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μη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εασης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τους δούλους σου, γινώσκοντάς σε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αληθή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και Θεόν και βροτόν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αναμάρτητον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.</w:t>
      </w:r>
    </w:p>
    <w:p w:rsidR="00296A24" w:rsidRDefault="00296A24" w:rsidP="00084022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Θεοτοκίον.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Εθεωσας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των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ανθρώπων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την φύσιν,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απορρήτως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γεννηθείς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εκ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Παρθένου,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του Πατρός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ομοούσιος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Λόγος, και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ανελήφθης εν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δόξη δωρούμενος, ειρήνην σου τοις Μαθηταίς, και τω κόσμω σου πλούσιον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έλεος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084022">
      <w:pPr>
        <w:spacing w:after="0" w:line="384" w:lineRule="atLeast"/>
        <w:ind w:firstLine="360"/>
        <w:jc w:val="center"/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</w:pP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 xml:space="preserve">Ωδή 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 xml:space="preserve">ζ . Παίδες </w:t>
      </w: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>Εβραίων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.</w:t>
      </w:r>
    </w:p>
    <w:p w:rsidR="00296A24" w:rsidRDefault="00296A24" w:rsidP="00084022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Πάθος και θάνατον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υπέστης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και τριήμερος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ως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είπας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εξηγέρθης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και προς τους ουρανούς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ανήλθες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μελωδούντων των μαθητών σου Κύριε,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Θεός ευλογητός ει.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Πνεύμα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ημίν ως επηγγείλω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το πανάγιον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απόστειλον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οικτίρμον, οι σοφοί μαθηταί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εβόων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το σοφίζον, και συνετίζον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άπαντας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, τους πιστούς εις τους αιώνας.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Χείρας κροτήσατε τα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έθνη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αλαλάξατε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Θεώ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ευφροσύνη,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ανελήφθη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Χριστός, και κάθηται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δόξη,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δεξιά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ως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σύνθρονος, του Πατρός εις τους αιώνας.</w:t>
      </w:r>
    </w:p>
    <w:p w:rsidR="00296A24" w:rsidRDefault="00296A24" w:rsidP="00084022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Θεοτοκίον.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Κόλπους πατρώους μη κενώσας, εν τοις κόλποις σου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Λόγος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ανεκλίθη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αλογίας ημάς ρυσάμενος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Παρθένε, τους μελωδούντας Κύριε,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Θεος ευλογητός ει.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084022">
      <w:pPr>
        <w:spacing w:after="0" w:line="384" w:lineRule="atLeast"/>
        <w:ind w:firstLine="360"/>
        <w:jc w:val="center"/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</w:pP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 xml:space="preserve">Ωδή 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 xml:space="preserve">η . </w:t>
      </w: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 xml:space="preserve">Επταπλασίως 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κάμινον.</w:t>
      </w:r>
    </w:p>
    <w:p w:rsidR="00296A24" w:rsidRDefault="00296A24" w:rsidP="00084022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μορφωθείς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ως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γέγραπται,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υπέρ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νουν τον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αλλότριον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και δια παθών, πάσι πιστοίς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απάθειαν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σαφώς δωρησάμενος, από της γης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ανέρχεται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νυν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εμφανισθήναι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του Πατρός τω προσώπω,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Αγγγέλων Αρχαγγέλων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, Θρόνων Κυριοτήτων, Αυτόν δοξολογούντων εις πάντας τους αιώνας.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Λευχειμονούντες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άγγελοι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Αποστόλοις επέστησαν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επαπορουμένοις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τω καινώ θεάματι, της σης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αναλήψεως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Λόγε Πατρός συνάναρχε, λέγοντες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υμείς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ατενίζοντες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ούτω, θαμβείσθε εις το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ύψος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Ιησού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ούτω πάλιν,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ελεύσεται ον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τρόπον,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οράτε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κρίναι κόσμον.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Πάντας πληρώσας Κύριε,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ως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Θεός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αδιάστατος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προς τους ουρανούς μετά σαρκός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ανέδραμες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καθυποταγέντων σοι,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αγγελικών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δυνάμεων, και χαρμονικώς των μαθητών σε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υμνούντων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και φόβω μελωδούντων,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ιερείς ανυμνείτε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λαός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υπερυψούτε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, εις πάντας τους αιώνας.</w:t>
      </w:r>
    </w:p>
    <w:p w:rsidR="00296A24" w:rsidRDefault="00296A24" w:rsidP="00084022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Θεοτοκίον.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Θεοκυήτορ Πάναγνε, της ψυχής μου τα τραύματα, και της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αμαρτίας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τας ουλάς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εξάλειψον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πηγαίς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αποσχμήχουσα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ταις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εκ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πλευράς του τόκου σου, και τοις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εξ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αυτής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αποκαθαίρουσα ρείθροις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προς σε γαρ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ανακράζω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και προς σε καταφεύγω, και σε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επικαλούμαι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την μόνην σωτηρίαν.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084022">
      <w:pPr>
        <w:spacing w:after="0" w:line="384" w:lineRule="atLeast"/>
        <w:ind w:firstLine="360"/>
        <w:jc w:val="center"/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</w:pP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>Ωδή Θ'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 xml:space="preserve"> </w:t>
      </w:r>
      <w:r w:rsidRPr="00E91E78"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>Ἔ</w:t>
      </w:r>
      <w:r w:rsidRPr="00E91E78"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 xml:space="preserve">φριξε 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 xml:space="preserve">πάσα </w:t>
      </w:r>
      <w:r>
        <w:rPr>
          <w:rFonts w:ascii="Arial" w:hAnsi="Arial" w:cs="Arial"/>
          <w:i/>
          <w:iCs/>
          <w:color w:val="CCCCCC"/>
          <w:sz w:val="28"/>
          <w:szCs w:val="28"/>
          <w:lang w:eastAsia="el-GR"/>
        </w:rPr>
        <w:t>ακοή</w:t>
      </w: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Άρατε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πύλας νοητάς,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επουράνιαι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Δυνάμεις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αφίκετο ο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Βασιλεύς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ημών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θνητήν ουσίαν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αναλαβόμενος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και εισελεύσεται Θεός,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υπάρχων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και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άνθρωπος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προς τον Πατέρα Αυτού,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εργασάμενος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φρικτά και παράδοξα.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Ψάλατε πάντες συνετώς,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αλαλάξατε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Θεώ τω ποιήσαντι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έργα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παράδοξα, και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ανελθόντι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προς τα ουράνια, και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Αποστόλοις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το σεπτόν, Πνεύμα καταπέμψαντι, το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αγιάζον ημάς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, τους δοξάζοντας αυτού την θεότητα.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Λέλυται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Άδης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τη ταφή, και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αναστασις ανθρώποις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δεδώρηται, τη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αναστάσει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σου, και κατηυγάσθη γη και ουρανια, τη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αναλήψει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σου Χριστέ, μόνε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αναλλοίωτε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και παντοδύναμε,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ο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δοτήρ των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αγαθών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, και Σωτήρ των ψυχών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>ημών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.</w:t>
      </w:r>
    </w:p>
    <w:p w:rsidR="00296A24" w:rsidRDefault="00296A24" w:rsidP="00084022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i/>
          <w:iCs/>
          <w:color w:val="CCCCCC"/>
          <w:sz w:val="28"/>
          <w:szCs w:val="28"/>
          <w:lang w:eastAsia="el-GR"/>
        </w:rPr>
        <w:t>Θεοτοκίον.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Φωνήν σοι την του Γαβριήλ, μετά πάντων των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Αγγέλων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προσφέρομεν, χαίρε παλάτιον, του Βασιλέως το ποθεινότατον, χαίρε την γην τοις ουρανοίς, Παρθένε συνάψασα, δι’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ης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 xml:space="preserve">σωζόμεθα, οι ειδότες σε </w:t>
      </w:r>
      <w:r>
        <w:rPr>
          <w:rFonts w:ascii="Arial" w:hAnsi="Arial" w:cs="Arial"/>
          <w:color w:val="CCCCCC"/>
          <w:sz w:val="28"/>
          <w:szCs w:val="28"/>
          <w:lang w:eastAsia="el-GR"/>
        </w:rPr>
        <w:t xml:space="preserve">αγνήν </w:t>
      </w:r>
      <w:r>
        <w:rPr>
          <w:rFonts w:ascii="Trebuchet MS" w:hAnsi="Trebuchet MS" w:cs="Trebuchet MS"/>
          <w:color w:val="CCCCCC"/>
          <w:sz w:val="28"/>
          <w:szCs w:val="28"/>
          <w:lang w:eastAsia="el-GR"/>
        </w:rPr>
        <w:t>Θεομήτορα.</w:t>
      </w: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jc w:val="center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4"/>
          <w:szCs w:val="24"/>
          <w:lang w:eastAsia="el-GR"/>
        </w:rPr>
        <w:t>Η/Υ ΠΗΓΗ:</w:t>
      </w:r>
    </w:p>
    <w:p w:rsidR="00296A24" w:rsidRPr="00E91E78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4"/>
          <w:szCs w:val="24"/>
          <w:lang w:val="en-US" w:eastAsia="el-GR"/>
        </w:rPr>
        <w:t>Voutsinasilias</w:t>
      </w:r>
      <w:r>
        <w:rPr>
          <w:rFonts w:ascii="Trebuchet MS" w:hAnsi="Trebuchet MS" w:cs="Trebuchet MS"/>
          <w:color w:val="CCCCCC"/>
          <w:sz w:val="24"/>
          <w:szCs w:val="24"/>
          <w:lang w:eastAsia="el-GR"/>
        </w:rPr>
        <w:t>.blogspot.gr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  <w:r>
        <w:rPr>
          <w:rFonts w:ascii="Trebuchet MS" w:hAnsi="Trebuchet MS" w:cs="Trebuchet MS"/>
          <w:color w:val="CCCCCC"/>
          <w:sz w:val="24"/>
          <w:szCs w:val="24"/>
          <w:lang w:eastAsia="el-GR"/>
        </w:rPr>
        <w:t>http://voutsinasilias.blogspot.gr/2012/05/blog-post_18.html</w:t>
      </w: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p w:rsidR="00296A24" w:rsidRPr="00E91E78" w:rsidRDefault="00296A24" w:rsidP="00E91E78">
      <w:pPr>
        <w:spacing w:after="0" w:line="384" w:lineRule="atLeast"/>
        <w:ind w:firstLine="360"/>
        <w:rPr>
          <w:rFonts w:ascii="Trebuchet MS" w:hAnsi="Trebuchet MS" w:cs="Trebuchet MS"/>
          <w:color w:val="CCCCCC"/>
          <w:sz w:val="24"/>
          <w:szCs w:val="24"/>
          <w:lang w:eastAsia="el-GR"/>
        </w:rPr>
      </w:pPr>
    </w:p>
    <w:sectPr w:rsidR="00296A24" w:rsidRPr="00E91E78" w:rsidSect="00090A3F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A24" w:rsidRDefault="00296A24" w:rsidP="00E91E78">
      <w:pPr>
        <w:spacing w:after="0" w:line="240" w:lineRule="auto"/>
      </w:pPr>
      <w:r>
        <w:separator/>
      </w:r>
    </w:p>
  </w:endnote>
  <w:endnote w:type="continuationSeparator" w:id="0">
    <w:p w:rsidR="00296A24" w:rsidRDefault="00296A24" w:rsidP="00E91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A1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A24" w:rsidRDefault="00296A2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A24" w:rsidRDefault="00296A24" w:rsidP="00E91E78">
      <w:pPr>
        <w:spacing w:after="0" w:line="240" w:lineRule="auto"/>
      </w:pPr>
      <w:r>
        <w:separator/>
      </w:r>
    </w:p>
  </w:footnote>
  <w:footnote w:type="continuationSeparator" w:id="0">
    <w:p w:rsidR="00296A24" w:rsidRDefault="00296A24" w:rsidP="00E91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A24" w:rsidRDefault="00296A2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B75CF"/>
    <w:multiLevelType w:val="multilevel"/>
    <w:tmpl w:val="A468D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13F713BA"/>
    <w:multiLevelType w:val="multilevel"/>
    <w:tmpl w:val="132CD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DBE431A"/>
    <w:multiLevelType w:val="multilevel"/>
    <w:tmpl w:val="CF768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42404A29"/>
    <w:multiLevelType w:val="multilevel"/>
    <w:tmpl w:val="72FED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5B8545E3"/>
    <w:multiLevelType w:val="multilevel"/>
    <w:tmpl w:val="95A20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63DD50E1"/>
    <w:multiLevelType w:val="multilevel"/>
    <w:tmpl w:val="0E5C4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6A5C0D02"/>
    <w:multiLevelType w:val="multilevel"/>
    <w:tmpl w:val="5B9AA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78A07498"/>
    <w:multiLevelType w:val="multilevel"/>
    <w:tmpl w:val="7F02E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1E78"/>
    <w:rsid w:val="00084022"/>
    <w:rsid w:val="00090A3F"/>
    <w:rsid w:val="001D5F3D"/>
    <w:rsid w:val="00296A24"/>
    <w:rsid w:val="002E2216"/>
    <w:rsid w:val="00706316"/>
    <w:rsid w:val="00A433C9"/>
    <w:rsid w:val="00BA7DE6"/>
    <w:rsid w:val="00E91E78"/>
    <w:rsid w:val="00F24EBA"/>
    <w:rsid w:val="00FD6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A3F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E91E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paragraph" w:styleId="Heading2">
    <w:name w:val="heading 2"/>
    <w:basedOn w:val="Normal"/>
    <w:link w:val="Heading2Char"/>
    <w:uiPriority w:val="99"/>
    <w:qFormat/>
    <w:rsid w:val="00E91E78"/>
    <w:pPr>
      <w:spacing w:before="360" w:after="180" w:line="336" w:lineRule="atLeast"/>
      <w:outlineLvl w:val="1"/>
    </w:pPr>
    <w:rPr>
      <w:rFonts w:ascii="Trebuchet MS" w:eastAsia="Times New Roman" w:hAnsi="Trebuchet MS" w:cs="Trebuchet MS"/>
      <w:b/>
      <w:bCs/>
      <w:caps/>
      <w:color w:val="557799"/>
      <w:spacing w:val="48"/>
      <w:sz w:val="19"/>
      <w:szCs w:val="19"/>
      <w:lang w:eastAsia="el-GR"/>
    </w:rPr>
  </w:style>
  <w:style w:type="paragraph" w:styleId="Heading3">
    <w:name w:val="heading 3"/>
    <w:basedOn w:val="Normal"/>
    <w:link w:val="Heading3Char"/>
    <w:uiPriority w:val="99"/>
    <w:qFormat/>
    <w:rsid w:val="00E91E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l-GR"/>
    </w:rPr>
  </w:style>
  <w:style w:type="paragraph" w:styleId="Heading4">
    <w:name w:val="heading 4"/>
    <w:basedOn w:val="Normal"/>
    <w:link w:val="Heading4Char"/>
    <w:uiPriority w:val="99"/>
    <w:qFormat/>
    <w:rsid w:val="00E91E7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1E78"/>
    <w:rPr>
      <w:rFonts w:ascii="Times New Roman" w:hAnsi="Times New Roman" w:cs="Times New Roman"/>
      <w:b/>
      <w:bCs/>
      <w:kern w:val="36"/>
      <w:sz w:val="48"/>
      <w:szCs w:val="48"/>
      <w:lang w:eastAsia="el-G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91E78"/>
    <w:rPr>
      <w:rFonts w:ascii="Trebuchet MS" w:hAnsi="Trebuchet MS" w:cs="Trebuchet MS"/>
      <w:b/>
      <w:bCs/>
      <w:caps/>
      <w:color w:val="557799"/>
      <w:spacing w:val="48"/>
      <w:sz w:val="19"/>
      <w:szCs w:val="19"/>
      <w:lang w:eastAsia="el-G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91E78"/>
    <w:rPr>
      <w:rFonts w:ascii="Times New Roman" w:hAnsi="Times New Roman" w:cs="Times New Roman"/>
      <w:b/>
      <w:bCs/>
      <w:sz w:val="27"/>
      <w:szCs w:val="27"/>
      <w:lang w:eastAsia="el-GR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91E78"/>
    <w:rPr>
      <w:rFonts w:ascii="Times New Roman" w:hAnsi="Times New Roman" w:cs="Times New Roman"/>
      <w:b/>
      <w:bCs/>
      <w:sz w:val="24"/>
      <w:szCs w:val="24"/>
      <w:lang w:eastAsia="el-GR"/>
    </w:rPr>
  </w:style>
  <w:style w:type="paragraph" w:styleId="Header">
    <w:name w:val="header"/>
    <w:basedOn w:val="Normal"/>
    <w:link w:val="HeaderChar"/>
    <w:uiPriority w:val="99"/>
    <w:semiHidden/>
    <w:rsid w:val="00E91E7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91E78"/>
  </w:style>
  <w:style w:type="paragraph" w:styleId="Footer">
    <w:name w:val="footer"/>
    <w:basedOn w:val="Normal"/>
    <w:link w:val="FooterChar"/>
    <w:uiPriority w:val="99"/>
    <w:semiHidden/>
    <w:rsid w:val="00E91E7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91E78"/>
  </w:style>
  <w:style w:type="character" w:styleId="Hyperlink">
    <w:name w:val="Hyperlink"/>
    <w:basedOn w:val="DefaultParagraphFont"/>
    <w:uiPriority w:val="99"/>
    <w:semiHidden/>
    <w:rsid w:val="00E91E78"/>
    <w:rPr>
      <w:color w:val="auto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rsid w:val="00E91E78"/>
    <w:rPr>
      <w:color w:val="auto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E91E78"/>
    <w:rPr>
      <w:b/>
      <w:bCs/>
    </w:rPr>
  </w:style>
  <w:style w:type="paragraph" w:styleId="NormalWeb">
    <w:name w:val="Normal (Web)"/>
    <w:basedOn w:val="Normal"/>
    <w:uiPriority w:val="99"/>
    <w:semiHidden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uthor-profile">
    <w:name w:val="author-profile"/>
    <w:basedOn w:val="Normal"/>
    <w:uiPriority w:val="99"/>
    <w:rsid w:val="00E91E78"/>
    <w:pPr>
      <w:spacing w:before="75"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acklink-toggle-zippy">
    <w:name w:val="backlink-toggle-zippy"/>
    <w:basedOn w:val="Normal"/>
    <w:uiPriority w:val="99"/>
    <w:rsid w:val="00E91E78"/>
    <w:pPr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tatus-msg-wrap">
    <w:name w:val="status-msg-wrap"/>
    <w:basedOn w:val="Normal"/>
    <w:uiPriority w:val="99"/>
    <w:rsid w:val="00E91E78"/>
    <w:pPr>
      <w:spacing w:before="150" w:after="150" w:line="240" w:lineRule="auto"/>
    </w:pPr>
    <w:rPr>
      <w:rFonts w:ascii="Times New Roman" w:eastAsia="Times New Roman" w:hAnsi="Times New Roman" w:cs="Times New Roman"/>
      <w:sz w:val="26"/>
      <w:szCs w:val="26"/>
      <w:lang w:eastAsia="el-GR"/>
    </w:rPr>
  </w:style>
  <w:style w:type="paragraph" w:customStyle="1" w:styleId="status-msg-border">
    <w:name w:val="status-msg-border"/>
    <w:basedOn w:val="Normal"/>
    <w:uiPriority w:val="99"/>
    <w:rsid w:val="00E91E78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tatus-msg-bg">
    <w:name w:val="status-msg-bg"/>
    <w:basedOn w:val="Normal"/>
    <w:uiPriority w:val="99"/>
    <w:rsid w:val="00E91E78"/>
    <w:pPr>
      <w:shd w:val="clear" w:color="auto" w:fill="CC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tatus-msg-body">
    <w:name w:val="status-msg-body"/>
    <w:basedOn w:val="Normal"/>
    <w:uiPriority w:val="99"/>
    <w:rsid w:val="00E91E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tatus-msg-hidden">
    <w:name w:val="status-msg-hidden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reactions-label">
    <w:name w:val="reactions-label"/>
    <w:basedOn w:val="Normal"/>
    <w:uiPriority w:val="99"/>
    <w:rsid w:val="00E91E78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reactions-label-cell">
    <w:name w:val="reactions-label-cell"/>
    <w:basedOn w:val="Normal"/>
    <w:uiPriority w:val="99"/>
    <w:rsid w:val="00E91E78"/>
    <w:pPr>
      <w:spacing w:before="100" w:beforeAutospacing="1" w:after="100" w:afterAutospacing="1" w:line="552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reactions-iframe">
    <w:name w:val="reactions-iframe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ger-comment-icon">
    <w:name w:val="blogger-comment-icon"/>
    <w:basedOn w:val="Normal"/>
    <w:uiPriority w:val="99"/>
    <w:rsid w:val="00E91E78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openid-comment-icon">
    <w:name w:val="openid-comment-icon"/>
    <w:basedOn w:val="Normal"/>
    <w:uiPriority w:val="99"/>
    <w:rsid w:val="00E91E78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non-comment-icon">
    <w:name w:val="anon-comment-icon"/>
    <w:basedOn w:val="Normal"/>
    <w:uiPriority w:val="99"/>
    <w:rsid w:val="00E91E78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form">
    <w:name w:val="comment-form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link">
    <w:name w:val="comment-link"/>
    <w:basedOn w:val="Normal"/>
    <w:uiPriority w:val="99"/>
    <w:rsid w:val="00E91E78"/>
    <w:pPr>
      <w:spacing w:before="100" w:beforeAutospacing="1" w:after="100" w:afterAutospacing="1" w:line="240" w:lineRule="auto"/>
      <w:ind w:left="144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aging-control-container">
    <w:name w:val="paging-control-container"/>
    <w:basedOn w:val="Normal"/>
    <w:uiPriority w:val="99"/>
    <w:rsid w:val="00E91E78"/>
    <w:pPr>
      <w:spacing w:after="0" w:line="240" w:lineRule="auto"/>
      <w:ind w:right="90"/>
    </w:pPr>
    <w:rPr>
      <w:rFonts w:ascii="Times New Roman" w:eastAsia="Times New Roman" w:hAnsi="Times New Roman" w:cs="Times New Roman"/>
      <w:sz w:val="19"/>
      <w:szCs w:val="19"/>
      <w:lang w:eastAsia="el-GR"/>
    </w:rPr>
  </w:style>
  <w:style w:type="paragraph" w:customStyle="1" w:styleId="comments">
    <w:name w:val="comments"/>
    <w:basedOn w:val="Normal"/>
    <w:uiPriority w:val="99"/>
    <w:rsid w:val="00E91E78"/>
    <w:pPr>
      <w:spacing w:before="150"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con-action">
    <w:name w:val="icon-action"/>
    <w:basedOn w:val="Normal"/>
    <w:uiPriority w:val="99"/>
    <w:rsid w:val="00E91E78"/>
    <w:pPr>
      <w:spacing w:after="0" w:line="240" w:lineRule="auto"/>
      <w:ind w:left="120"/>
      <w:textAlignment w:val="center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action-icon">
    <w:name w:val="comment-action-icon"/>
    <w:basedOn w:val="Normal"/>
    <w:uiPriority w:val="99"/>
    <w:rsid w:val="00E91E78"/>
    <w:pPr>
      <w:spacing w:before="4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elete-comment-icon">
    <w:name w:val="delete-comment-icon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ost-share-buttons">
    <w:name w:val="post-share-buttons"/>
    <w:basedOn w:val="Normal"/>
    <w:uiPriority w:val="99"/>
    <w:rsid w:val="00E91E78"/>
    <w:pPr>
      <w:spacing w:before="120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hare-button">
    <w:name w:val="share-button"/>
    <w:basedOn w:val="Normal"/>
    <w:uiPriority w:val="99"/>
    <w:rsid w:val="00E91E78"/>
    <w:pPr>
      <w:spacing w:before="100" w:beforeAutospacing="1" w:after="100" w:afterAutospacing="1" w:line="240" w:lineRule="auto"/>
      <w:ind w:left="-1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ummy-container">
    <w:name w:val="dummy-container"/>
    <w:basedOn w:val="Normal"/>
    <w:uiPriority w:val="99"/>
    <w:rsid w:val="00E91E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hare-button-link-text">
    <w:name w:val="share-button-link-text"/>
    <w:basedOn w:val="Normal"/>
    <w:uiPriority w:val="99"/>
    <w:rsid w:val="00E91E78"/>
    <w:pPr>
      <w:spacing w:before="100" w:beforeAutospacing="1" w:after="100" w:afterAutospacing="1" w:line="240" w:lineRule="auto"/>
      <w:ind w:hanging="18913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custom-button">
    <w:name w:val="goog-custom-button"/>
    <w:basedOn w:val="Normal"/>
    <w:uiPriority w:val="99"/>
    <w:rsid w:val="00E91E78"/>
    <w:pPr>
      <w:spacing w:before="30" w:after="30" w:line="240" w:lineRule="auto"/>
      <w:ind w:left="30" w:right="30"/>
      <w:textAlignment w:val="center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paragraph" w:customStyle="1" w:styleId="goog-custom-button-outer-box">
    <w:name w:val="goog-custom-button-outer-box"/>
    <w:basedOn w:val="Normal"/>
    <w:uiPriority w:val="99"/>
    <w:rsid w:val="00E91E78"/>
    <w:pPr>
      <w:pBdr>
        <w:top w:val="single" w:sz="6" w:space="0" w:color="auto"/>
        <w:left w:val="single" w:sz="2" w:space="0" w:color="auto"/>
        <w:bottom w:val="single" w:sz="6" w:space="0" w:color="auto"/>
        <w:right w:val="single" w:sz="2" w:space="0" w:color="auto"/>
      </w:pBd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custom-button-inner-box">
    <w:name w:val="goog-custom-button-inner-box"/>
    <w:basedOn w:val="Normal"/>
    <w:uiPriority w:val="99"/>
    <w:rsid w:val="00E91E78"/>
    <w:pPr>
      <w:pBdr>
        <w:top w:val="single" w:sz="2" w:space="2" w:color="auto"/>
        <w:left w:val="single" w:sz="6" w:space="3" w:color="auto"/>
        <w:bottom w:val="single" w:sz="2" w:space="2" w:color="auto"/>
        <w:right w:val="single" w:sz="6" w:space="3" w:color="auto"/>
      </w:pBdr>
      <w:spacing w:after="0" w:line="240" w:lineRule="auto"/>
      <w:ind w:left="-15" w:right="-15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custom-button-active">
    <w:name w:val="goog-custom-button-active"/>
    <w:basedOn w:val="Normal"/>
    <w:uiPriority w:val="99"/>
    <w:rsid w:val="00E91E78"/>
    <w:pPr>
      <w:shd w:val="clear" w:color="auto" w:fill="FAF6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custom-button-checked">
    <w:name w:val="goog-custom-button-checked"/>
    <w:basedOn w:val="Normal"/>
    <w:uiPriority w:val="99"/>
    <w:rsid w:val="00E91E78"/>
    <w:pPr>
      <w:shd w:val="clear" w:color="auto" w:fill="FAF6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-mobile-link">
    <w:name w:val="blog-mobile-link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mobile-share-panel-outer">
    <w:name w:val="mobile-share-panel-outer"/>
    <w:basedOn w:val="Normal"/>
    <w:uiPriority w:val="99"/>
    <w:rsid w:val="00E91E78"/>
    <w:pPr>
      <w:shd w:val="clear" w:color="auto" w:fill="44444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mobile-share-panel-inner">
    <w:name w:val="mobile-share-panel-inner"/>
    <w:basedOn w:val="Normal"/>
    <w:uiPriority w:val="99"/>
    <w:rsid w:val="00E91E78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27"/>
      <w:szCs w:val="27"/>
      <w:lang w:eastAsia="el-GR"/>
    </w:rPr>
  </w:style>
  <w:style w:type="paragraph" w:customStyle="1" w:styleId="mobile-share-panel-title">
    <w:name w:val="mobile-share-panel-title"/>
    <w:basedOn w:val="Normal"/>
    <w:uiPriority w:val="99"/>
    <w:rsid w:val="00E91E78"/>
    <w:pPr>
      <w:pBdr>
        <w:bottom w:val="single" w:sz="6" w:space="8" w:color="EEEEEE"/>
      </w:pBdr>
      <w:shd w:val="clear" w:color="auto" w:fill="F5F5F5"/>
      <w:spacing w:before="100" w:beforeAutospacing="1" w:after="100" w:afterAutospacing="1" w:line="375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mobile-share-panel-button-close">
    <w:name w:val="mobile-share-panel-button-close"/>
    <w:basedOn w:val="Normal"/>
    <w:uiPriority w:val="99"/>
    <w:rsid w:val="00E91E78"/>
    <w:pPr>
      <w:spacing w:before="100" w:beforeAutospacing="1" w:after="100" w:afterAutospacing="1" w:line="375" w:lineRule="atLeast"/>
      <w:jc w:val="center"/>
    </w:pPr>
    <w:rPr>
      <w:rFonts w:ascii="Times New Roman" w:eastAsia="Times New Roman" w:hAnsi="Times New Roman" w:cs="Times New Roman"/>
      <w:sz w:val="39"/>
      <w:szCs w:val="39"/>
      <w:lang w:eastAsia="el-GR"/>
    </w:rPr>
  </w:style>
  <w:style w:type="paragraph" w:customStyle="1" w:styleId="blog-list-title">
    <w:name w:val="blog-list-title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customStyle="1" w:styleId="contact-form-widget">
    <w:name w:val="contact-form-widget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ntact-form-success-message">
    <w:name w:val="contact-form-success-message"/>
    <w:basedOn w:val="Normal"/>
    <w:uiPriority w:val="99"/>
    <w:rsid w:val="00E91E78"/>
    <w:pPr>
      <w:pBdr>
        <w:top w:val="single" w:sz="2" w:space="0" w:color="F0C36D"/>
        <w:left w:val="single" w:sz="2" w:space="0" w:color="F0C36D"/>
        <w:bottom w:val="single" w:sz="2" w:space="0" w:color="F0C36D"/>
        <w:right w:val="single" w:sz="2" w:space="0" w:color="F0C36D"/>
      </w:pBdr>
      <w:shd w:val="clear" w:color="auto" w:fill="F9EDBE"/>
      <w:spacing w:before="100" w:beforeAutospacing="1" w:after="100" w:afterAutospacing="1" w:line="285" w:lineRule="atLeast"/>
      <w:jc w:val="center"/>
    </w:pPr>
    <w:rPr>
      <w:rFonts w:ascii="Times New Roman" w:eastAsia="Times New Roman" w:hAnsi="Times New Roman" w:cs="Times New Roman"/>
      <w:color w:val="222222"/>
      <w:sz w:val="17"/>
      <w:szCs w:val="17"/>
      <w:lang w:eastAsia="el-GR"/>
    </w:rPr>
  </w:style>
  <w:style w:type="paragraph" w:customStyle="1" w:styleId="contact-form-error-message">
    <w:name w:val="contact-form-error-message"/>
    <w:basedOn w:val="Normal"/>
    <w:uiPriority w:val="99"/>
    <w:rsid w:val="00E91E78"/>
    <w:pPr>
      <w:pBdr>
        <w:top w:val="single" w:sz="2" w:space="0" w:color="F0C36D"/>
        <w:left w:val="single" w:sz="2" w:space="0" w:color="F0C36D"/>
        <w:bottom w:val="single" w:sz="2" w:space="0" w:color="F0C36D"/>
        <w:right w:val="single" w:sz="2" w:space="0" w:color="F0C36D"/>
      </w:pBdr>
      <w:shd w:val="clear" w:color="auto" w:fill="F9EDBE"/>
      <w:spacing w:before="100" w:beforeAutospacing="1" w:after="100" w:afterAutospacing="1" w:line="285" w:lineRule="atLeast"/>
      <w:jc w:val="center"/>
    </w:pPr>
    <w:rPr>
      <w:rFonts w:ascii="Times New Roman" w:eastAsia="Times New Roman" w:hAnsi="Times New Roman" w:cs="Times New Roman"/>
      <w:b/>
      <w:bCs/>
      <w:color w:val="666666"/>
      <w:sz w:val="17"/>
      <w:szCs w:val="17"/>
      <w:lang w:eastAsia="el-GR"/>
    </w:rPr>
  </w:style>
  <w:style w:type="paragraph" w:customStyle="1" w:styleId="contact-form-success-message-with-border">
    <w:name w:val="contact-form-success-message-with-border"/>
    <w:basedOn w:val="Normal"/>
    <w:uiPriority w:val="99"/>
    <w:rsid w:val="00E91E78"/>
    <w:pPr>
      <w:pBdr>
        <w:top w:val="single" w:sz="6" w:space="0" w:color="F0C36D"/>
        <w:left w:val="single" w:sz="6" w:space="0" w:color="F0C36D"/>
        <w:bottom w:val="single" w:sz="6" w:space="0" w:color="F0C36D"/>
        <w:right w:val="single" w:sz="6" w:space="0" w:color="F0C36D"/>
      </w:pBdr>
      <w:shd w:val="clear" w:color="auto" w:fill="F9EDBE"/>
      <w:spacing w:before="100" w:beforeAutospacing="1" w:after="100" w:afterAutospacing="1" w:line="285" w:lineRule="atLeast"/>
      <w:jc w:val="center"/>
    </w:pPr>
    <w:rPr>
      <w:rFonts w:ascii="Times New Roman" w:eastAsia="Times New Roman" w:hAnsi="Times New Roman" w:cs="Times New Roman"/>
      <w:color w:val="222222"/>
      <w:sz w:val="17"/>
      <w:szCs w:val="17"/>
      <w:lang w:eastAsia="el-GR"/>
    </w:rPr>
  </w:style>
  <w:style w:type="paragraph" w:customStyle="1" w:styleId="contact-form-error-message-with-border">
    <w:name w:val="contact-form-error-message-with-border"/>
    <w:basedOn w:val="Normal"/>
    <w:uiPriority w:val="99"/>
    <w:rsid w:val="00E91E78"/>
    <w:pPr>
      <w:pBdr>
        <w:top w:val="single" w:sz="6" w:space="0" w:color="F0C36D"/>
        <w:left w:val="single" w:sz="6" w:space="0" w:color="F0C36D"/>
        <w:bottom w:val="single" w:sz="6" w:space="0" w:color="F0C36D"/>
        <w:right w:val="single" w:sz="6" w:space="0" w:color="F0C36D"/>
      </w:pBdr>
      <w:shd w:val="clear" w:color="auto" w:fill="F9EDBE"/>
      <w:spacing w:before="100" w:beforeAutospacing="1" w:after="100" w:afterAutospacing="1" w:line="285" w:lineRule="atLeast"/>
      <w:jc w:val="center"/>
    </w:pPr>
    <w:rPr>
      <w:rFonts w:ascii="Times New Roman" w:eastAsia="Times New Roman" w:hAnsi="Times New Roman" w:cs="Times New Roman"/>
      <w:b/>
      <w:bCs/>
      <w:color w:val="666666"/>
      <w:sz w:val="17"/>
      <w:szCs w:val="17"/>
      <w:lang w:eastAsia="el-GR"/>
    </w:rPr>
  </w:style>
  <w:style w:type="paragraph" w:customStyle="1" w:styleId="contact-form-cross">
    <w:name w:val="contact-form-cross"/>
    <w:basedOn w:val="Normal"/>
    <w:uiPriority w:val="99"/>
    <w:rsid w:val="00E91E78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ntact-form-email">
    <w:name w:val="contact-form-email"/>
    <w:basedOn w:val="Normal"/>
    <w:uiPriority w:val="99"/>
    <w:rsid w:val="00E91E78"/>
    <w:pPr>
      <w:pBdr>
        <w:top w:val="single" w:sz="6" w:space="0" w:color="C0C0C0"/>
        <w:left w:val="single" w:sz="6" w:space="0" w:color="D9D9D9"/>
        <w:bottom w:val="single" w:sz="6" w:space="0" w:color="D9D9D9"/>
        <w:right w:val="single" w:sz="6" w:space="0" w:color="D9D9D9"/>
      </w:pBdr>
      <w:shd w:val="clear" w:color="auto" w:fill="FFFFFF"/>
      <w:spacing w:before="75" w:after="0" w:line="240" w:lineRule="auto"/>
      <w:textAlignment w:val="top"/>
    </w:pPr>
    <w:rPr>
      <w:rFonts w:ascii="Arial" w:eastAsia="Times New Roman" w:hAnsi="Arial" w:cs="Arial"/>
      <w:color w:val="333333"/>
      <w:sz w:val="20"/>
      <w:szCs w:val="20"/>
      <w:lang w:eastAsia="el-GR"/>
    </w:rPr>
  </w:style>
  <w:style w:type="paragraph" w:customStyle="1" w:styleId="contact-form-name">
    <w:name w:val="contact-form-name"/>
    <w:basedOn w:val="Normal"/>
    <w:uiPriority w:val="99"/>
    <w:rsid w:val="00E91E78"/>
    <w:pPr>
      <w:pBdr>
        <w:top w:val="single" w:sz="6" w:space="0" w:color="C0C0C0"/>
        <w:left w:val="single" w:sz="6" w:space="0" w:color="D9D9D9"/>
        <w:bottom w:val="single" w:sz="6" w:space="0" w:color="D9D9D9"/>
        <w:right w:val="single" w:sz="6" w:space="0" w:color="D9D9D9"/>
      </w:pBdr>
      <w:shd w:val="clear" w:color="auto" w:fill="FFFFFF"/>
      <w:spacing w:before="75" w:after="0" w:line="240" w:lineRule="auto"/>
      <w:textAlignment w:val="top"/>
    </w:pPr>
    <w:rPr>
      <w:rFonts w:ascii="Arial" w:eastAsia="Times New Roman" w:hAnsi="Arial" w:cs="Arial"/>
      <w:color w:val="333333"/>
      <w:sz w:val="20"/>
      <w:szCs w:val="20"/>
      <w:lang w:eastAsia="el-GR"/>
    </w:rPr>
  </w:style>
  <w:style w:type="paragraph" w:customStyle="1" w:styleId="contact-form-email-message">
    <w:name w:val="contact-form-email-message"/>
    <w:basedOn w:val="Normal"/>
    <w:uiPriority w:val="99"/>
    <w:rsid w:val="00E91E78"/>
    <w:pPr>
      <w:pBdr>
        <w:top w:val="single" w:sz="6" w:space="0" w:color="C0C0C0"/>
        <w:left w:val="single" w:sz="6" w:space="0" w:color="D9D9D9"/>
        <w:bottom w:val="single" w:sz="6" w:space="0" w:color="D9D9D9"/>
        <w:right w:val="single" w:sz="6" w:space="0" w:color="D9D9D9"/>
      </w:pBdr>
      <w:shd w:val="clear" w:color="auto" w:fill="FFFFFF"/>
      <w:spacing w:before="75" w:after="0" w:line="240" w:lineRule="auto"/>
      <w:textAlignment w:val="top"/>
    </w:pPr>
    <w:rPr>
      <w:rFonts w:ascii="Arial" w:eastAsia="Times New Roman" w:hAnsi="Arial" w:cs="Arial"/>
      <w:color w:val="333333"/>
      <w:sz w:val="20"/>
      <w:szCs w:val="20"/>
      <w:lang w:eastAsia="el-GR"/>
    </w:rPr>
  </w:style>
  <w:style w:type="paragraph" w:customStyle="1" w:styleId="contact-form-button">
    <w:name w:val="contact-form-button"/>
    <w:basedOn w:val="Normal"/>
    <w:uiPriority w:val="99"/>
    <w:rsid w:val="00E91E78"/>
    <w:pPr>
      <w:pBdr>
        <w:top w:val="single" w:sz="6" w:space="0" w:color="DCDCDC"/>
        <w:left w:val="single" w:sz="6" w:space="6" w:color="DCDCDC"/>
        <w:bottom w:val="single" w:sz="6" w:space="0" w:color="DCDCDC"/>
        <w:right w:val="single" w:sz="6" w:space="6" w:color="DCDCDC"/>
      </w:pBdr>
      <w:shd w:val="clear" w:color="auto" w:fill="F5F5F5"/>
      <w:spacing w:before="100" w:beforeAutospacing="1" w:after="100" w:afterAutospacing="1" w:line="360" w:lineRule="atLeast"/>
      <w:jc w:val="center"/>
    </w:pPr>
    <w:rPr>
      <w:rFonts w:ascii="Arial" w:eastAsia="Times New Roman" w:hAnsi="Arial" w:cs="Arial"/>
      <w:b/>
      <w:bCs/>
      <w:color w:val="444444"/>
      <w:sz w:val="17"/>
      <w:szCs w:val="17"/>
      <w:lang w:eastAsia="el-GR"/>
    </w:rPr>
  </w:style>
  <w:style w:type="paragraph" w:customStyle="1" w:styleId="contact-form-button-submit">
    <w:name w:val="contact-form-button-submit"/>
    <w:basedOn w:val="Normal"/>
    <w:uiPriority w:val="99"/>
    <w:rsid w:val="00E91E78"/>
    <w:pPr>
      <w:pBdr>
        <w:top w:val="single" w:sz="6" w:space="0" w:color="3079ED"/>
        <w:left w:val="single" w:sz="6" w:space="0" w:color="3079ED"/>
        <w:bottom w:val="single" w:sz="6" w:space="0" w:color="3079ED"/>
        <w:right w:val="single" w:sz="6" w:space="0" w:color="3079ED"/>
      </w:pBdr>
      <w:shd w:val="clear" w:color="auto" w:fill="4D90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el-GR"/>
    </w:rPr>
  </w:style>
  <w:style w:type="paragraph" w:customStyle="1" w:styleId="cse-status">
    <w:name w:val="cse-status"/>
    <w:basedOn w:val="Normal"/>
    <w:uiPriority w:val="99"/>
    <w:rsid w:val="00E91E78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676767"/>
      <w:sz w:val="17"/>
      <w:szCs w:val="17"/>
      <w:lang w:eastAsia="el-GR"/>
    </w:rPr>
  </w:style>
  <w:style w:type="paragraph" w:customStyle="1" w:styleId="follower">
    <w:name w:val="follower"/>
    <w:basedOn w:val="Normal"/>
    <w:uiPriority w:val="99"/>
    <w:rsid w:val="00E91E78"/>
    <w:pPr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label-size-1">
    <w:name w:val="label-size-1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  <w:lang w:eastAsia="el-GR"/>
    </w:rPr>
  </w:style>
  <w:style w:type="paragraph" w:customStyle="1" w:styleId="label-size-2">
    <w:name w:val="label-size-2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l-GR"/>
    </w:rPr>
  </w:style>
  <w:style w:type="paragraph" w:customStyle="1" w:styleId="label-size-3">
    <w:name w:val="label-size-3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label-size-4">
    <w:name w:val="label-size-4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9"/>
      <w:szCs w:val="29"/>
      <w:lang w:eastAsia="el-GR"/>
    </w:rPr>
  </w:style>
  <w:style w:type="paragraph" w:customStyle="1" w:styleId="label-size-5">
    <w:name w:val="label-size-5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8"/>
      <w:szCs w:val="38"/>
      <w:lang w:eastAsia="el-GR"/>
    </w:rPr>
  </w:style>
  <w:style w:type="paragraph" w:customStyle="1" w:styleId="cloud-label-widget-content">
    <w:name w:val="cloud-label-widget-content"/>
    <w:basedOn w:val="Normal"/>
    <w:uiPriority w:val="99"/>
    <w:rsid w:val="00E91E7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label-count">
    <w:name w:val="label-count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label-size">
    <w:name w:val="label-size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ewsbar-status">
    <w:name w:val="newsbar-status"/>
    <w:basedOn w:val="Normal"/>
    <w:uiPriority w:val="99"/>
    <w:rsid w:val="00E91E78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676767"/>
      <w:sz w:val="17"/>
      <w:szCs w:val="17"/>
      <w:lang w:eastAsia="el-GR"/>
    </w:rPr>
  </w:style>
  <w:style w:type="paragraph" w:customStyle="1" w:styleId="profile-img">
    <w:name w:val="profile-img"/>
    <w:basedOn w:val="Normal"/>
    <w:uiPriority w:val="99"/>
    <w:rsid w:val="00E91E78"/>
    <w:pPr>
      <w:pBdr>
        <w:top w:val="single" w:sz="6" w:space="3" w:color="446688"/>
        <w:left w:val="single" w:sz="6" w:space="3" w:color="446688"/>
        <w:bottom w:val="single" w:sz="6" w:space="3" w:color="446688"/>
        <w:right w:val="single" w:sz="6" w:space="3" w:color="446688"/>
      </w:pBdr>
      <w:spacing w:after="75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rofile-data">
    <w:name w:val="profile-data"/>
    <w:basedOn w:val="Normal"/>
    <w:uiPriority w:val="99"/>
    <w:rsid w:val="00E91E78"/>
    <w:pPr>
      <w:spacing w:after="0" w:line="384" w:lineRule="atLeast"/>
    </w:pPr>
    <w:rPr>
      <w:rFonts w:ascii="Trebuchet MS" w:eastAsia="Times New Roman" w:hAnsi="Trebuchet MS" w:cs="Trebuchet MS"/>
      <w:b/>
      <w:bCs/>
      <w:caps/>
      <w:color w:val="557799"/>
      <w:spacing w:val="24"/>
      <w:sz w:val="19"/>
      <w:szCs w:val="19"/>
      <w:lang w:eastAsia="el-GR"/>
    </w:rPr>
  </w:style>
  <w:style w:type="paragraph" w:customStyle="1" w:styleId="profile-datablock">
    <w:name w:val="profile-datablock"/>
    <w:basedOn w:val="Normal"/>
    <w:uiPriority w:val="99"/>
    <w:rsid w:val="00E91E78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rofile-name-link">
    <w:name w:val="profile-name-link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rofile-textblock">
    <w:name w:val="profile-textblock"/>
    <w:basedOn w:val="Normal"/>
    <w:uiPriority w:val="99"/>
    <w:rsid w:val="00E91E78"/>
    <w:pPr>
      <w:spacing w:before="120" w:after="120" w:line="384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lideshow-status">
    <w:name w:val="slideshow-status"/>
    <w:basedOn w:val="Normal"/>
    <w:uiPriority w:val="99"/>
    <w:rsid w:val="00E91E78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676767"/>
      <w:sz w:val="17"/>
      <w:szCs w:val="17"/>
      <w:lang w:eastAsia="el-GR"/>
    </w:rPr>
  </w:style>
  <w:style w:type="paragraph" w:customStyle="1" w:styleId="slideshow-wrapper">
    <w:name w:val="slideshow-wrapper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lideshow-spacer">
    <w:name w:val="slideshow-spacer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ubscribe">
    <w:name w:val="subscribe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el-GR"/>
    </w:rPr>
  </w:style>
  <w:style w:type="paragraph" w:customStyle="1" w:styleId="subscribe-wrapper">
    <w:name w:val="subscribe-wrapper"/>
    <w:basedOn w:val="Normal"/>
    <w:uiPriority w:val="99"/>
    <w:rsid w:val="00E91E78"/>
    <w:pPr>
      <w:spacing w:before="120" w:after="120" w:line="240" w:lineRule="auto"/>
      <w:ind w:left="120" w:right="12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feed-icon">
    <w:name w:val="feed-icon"/>
    <w:basedOn w:val="Normal"/>
    <w:uiPriority w:val="99"/>
    <w:rsid w:val="00E91E78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feed-reader-links">
    <w:name w:val="feed-reader-links"/>
    <w:basedOn w:val="Normal"/>
    <w:uiPriority w:val="99"/>
    <w:rsid w:val="00E91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ubscribe-dropdown-arrow">
    <w:name w:val="subscribe-dropdown-arrow"/>
    <w:basedOn w:val="Normal"/>
    <w:uiPriority w:val="99"/>
    <w:rsid w:val="00E91E78"/>
    <w:pPr>
      <w:spacing w:before="60" w:after="100" w:afterAutospacing="1" w:line="240" w:lineRule="auto"/>
      <w:ind w:right="9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videobar-status">
    <w:name w:val="videobar-status"/>
    <w:basedOn w:val="Normal"/>
    <w:uiPriority w:val="99"/>
    <w:rsid w:val="00E91E78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676767"/>
      <w:sz w:val="17"/>
      <w:szCs w:val="17"/>
      <w:lang w:eastAsia="el-GR"/>
    </w:rPr>
  </w:style>
  <w:style w:type="paragraph" w:customStyle="1" w:styleId="videobar-container">
    <w:name w:val="videobar-container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paragraph" w:customStyle="1" w:styleId="wikipedia-search-wiki-link">
    <w:name w:val="wikipedia-search-wiki-link"/>
    <w:basedOn w:val="Normal"/>
    <w:uiPriority w:val="99"/>
    <w:rsid w:val="00E91E7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kipedia-search-input">
    <w:name w:val="wikipedia-search-input"/>
    <w:basedOn w:val="Normal"/>
    <w:uiPriority w:val="99"/>
    <w:rsid w:val="00E91E78"/>
    <w:pPr>
      <w:pBdr>
        <w:top w:val="single" w:sz="6" w:space="0" w:color="C0C0C0"/>
        <w:left w:val="single" w:sz="6" w:space="3" w:color="D9D9D9"/>
        <w:bottom w:val="single" w:sz="6" w:space="0" w:color="D9D9D9"/>
        <w:right w:val="single" w:sz="6" w:space="0" w:color="D9D9D9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kipedia-search-form">
    <w:name w:val="wikipedia-search-form"/>
    <w:basedOn w:val="Normal"/>
    <w:uiPriority w:val="99"/>
    <w:rsid w:val="00E91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kipedia-search-results-header">
    <w:name w:val="wikipedia-search-results-header"/>
    <w:basedOn w:val="Normal"/>
    <w:uiPriority w:val="99"/>
    <w:rsid w:val="00E91E78"/>
    <w:pPr>
      <w:pBdr>
        <w:bottom w:val="single" w:sz="6" w:space="0" w:color="EBEB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vanish/>
      <w:sz w:val="24"/>
      <w:szCs w:val="24"/>
      <w:lang w:eastAsia="el-GR"/>
    </w:rPr>
  </w:style>
  <w:style w:type="paragraph" w:customStyle="1" w:styleId="wikipedia-search-button">
    <w:name w:val="wikipedia-search-button"/>
    <w:basedOn w:val="Normal"/>
    <w:uiPriority w:val="99"/>
    <w:rsid w:val="00E91E78"/>
    <w:pPr>
      <w:pBdr>
        <w:top w:val="single" w:sz="6" w:space="0" w:color="3079ED"/>
        <w:left w:val="single" w:sz="6" w:space="0" w:color="3079ED"/>
        <w:bottom w:val="single" w:sz="6" w:space="0" w:color="3079ED"/>
        <w:right w:val="single" w:sz="6" w:space="0" w:color="3079ED"/>
      </w:pBdr>
      <w:shd w:val="clear" w:color="auto" w:fill="4D90F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7"/>
      <w:szCs w:val="17"/>
      <w:lang w:eastAsia="el-GR"/>
    </w:rPr>
  </w:style>
  <w:style w:type="paragraph" w:customStyle="1" w:styleId="wikipedia-search-results">
    <w:name w:val="wikipedia-search-results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DD4B39"/>
      <w:sz w:val="24"/>
      <w:szCs w:val="24"/>
      <w:lang w:eastAsia="el-GR"/>
    </w:rPr>
  </w:style>
  <w:style w:type="paragraph" w:customStyle="1" w:styleId="wikipedia-search-main-container">
    <w:name w:val="wikipedia-search-main-container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kipedia-search-bar">
    <w:name w:val="wikipedia-search-bar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kipedia-icon">
    <w:name w:val="wikipedia-icon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kipedia-input-box">
    <w:name w:val="wikipedia-input-box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control">
    <w:name w:val="item-control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widget-item-control">
    <w:name w:val="widget-item-control"/>
    <w:basedOn w:val="Normal"/>
    <w:uiPriority w:val="99"/>
    <w:rsid w:val="00E91E7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ost">
    <w:name w:val="post"/>
    <w:basedOn w:val="Normal"/>
    <w:uiPriority w:val="99"/>
    <w:rsid w:val="00E91E78"/>
    <w:pPr>
      <w:pBdr>
        <w:bottom w:val="dotted" w:sz="6" w:space="18" w:color="446688"/>
      </w:pBdr>
      <w:spacing w:before="120" w:after="36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ost-body">
    <w:name w:val="post-body"/>
    <w:basedOn w:val="Normal"/>
    <w:uiPriority w:val="99"/>
    <w:rsid w:val="00E91E78"/>
    <w:pPr>
      <w:spacing w:after="180" w:line="384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ost-footer">
    <w:name w:val="post-footer"/>
    <w:basedOn w:val="Normal"/>
    <w:uiPriority w:val="99"/>
    <w:rsid w:val="00E91E78"/>
    <w:pPr>
      <w:spacing w:before="180" w:after="180" w:line="336" w:lineRule="atLeast"/>
    </w:pPr>
    <w:rPr>
      <w:rFonts w:ascii="Trebuchet MS" w:eastAsia="Times New Roman" w:hAnsi="Trebuchet MS" w:cs="Trebuchet MS"/>
      <w:caps/>
      <w:color w:val="557799"/>
      <w:spacing w:val="24"/>
      <w:sz w:val="19"/>
      <w:szCs w:val="19"/>
      <w:lang w:eastAsia="el-GR"/>
    </w:rPr>
  </w:style>
  <w:style w:type="paragraph" w:customStyle="1" w:styleId="deleted-comment">
    <w:name w:val="deleted-comment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808080"/>
      <w:sz w:val="24"/>
      <w:szCs w:val="24"/>
      <w:lang w:eastAsia="el-GR"/>
    </w:rPr>
  </w:style>
  <w:style w:type="paragraph" w:customStyle="1" w:styleId="feed-links">
    <w:name w:val="feed-links"/>
    <w:basedOn w:val="Normal"/>
    <w:uiPriority w:val="99"/>
    <w:rsid w:val="00E91E78"/>
    <w:pPr>
      <w:spacing w:before="100" w:beforeAutospacing="1" w:after="100" w:afterAutospacing="1" w:line="60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idebar">
    <w:name w:val="sidebar"/>
    <w:basedOn w:val="Normal"/>
    <w:uiPriority w:val="99"/>
    <w:rsid w:val="00E91E7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CCCCCC"/>
      <w:sz w:val="24"/>
      <w:szCs w:val="24"/>
      <w:lang w:eastAsia="el-GR"/>
    </w:rPr>
  </w:style>
  <w:style w:type="paragraph" w:customStyle="1" w:styleId="profile-link">
    <w:name w:val="profile-link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rebuchet MS" w:eastAsia="Times New Roman" w:hAnsi="Trebuchet MS" w:cs="Trebuchet MS"/>
      <w:caps/>
      <w:spacing w:val="24"/>
      <w:sz w:val="19"/>
      <w:szCs w:val="19"/>
      <w:lang w:eastAsia="el-GR"/>
    </w:rPr>
  </w:style>
  <w:style w:type="paragraph" w:customStyle="1" w:styleId="gc-bubbledefault">
    <w:name w:val="gc-bubbledefault"/>
    <w:basedOn w:val="Normal"/>
    <w:uiPriority w:val="99"/>
    <w:rsid w:val="00E91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c-reset">
    <w:name w:val="gc-reset"/>
    <w:basedOn w:val="Normal"/>
    <w:uiPriority w:val="99"/>
    <w:rsid w:val="00E91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vertshim">
    <w:name w:val="pls-vertshim"/>
    <w:basedOn w:val="Normal"/>
    <w:uiPriority w:val="99"/>
    <w:rsid w:val="00E91E78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vertshimleft">
    <w:name w:val="pls-vertshimleft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vertshimright">
    <w:name w:val="pls-vertshimright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contentwrap">
    <w:name w:val="pls-contentwrap"/>
    <w:basedOn w:val="Normal"/>
    <w:uiPriority w:val="99"/>
    <w:rsid w:val="00E91E78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contentleft">
    <w:name w:val="pls-contentleft"/>
    <w:basedOn w:val="Normal"/>
    <w:uiPriority w:val="99"/>
    <w:rsid w:val="00E91E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right">
    <w:name w:val="pls-dropright"/>
    <w:basedOn w:val="Normal"/>
    <w:uiPriority w:val="99"/>
    <w:rsid w:val="00E91E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vert">
    <w:name w:val="pls-vert"/>
    <w:basedOn w:val="Normal"/>
    <w:uiPriority w:val="99"/>
    <w:rsid w:val="00E91E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tailleft">
    <w:name w:val="pls-tailleft"/>
    <w:basedOn w:val="Normal"/>
    <w:uiPriority w:val="99"/>
    <w:rsid w:val="00E91E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dropbl">
    <w:name w:val="pls-dropbl"/>
    <w:basedOn w:val="Normal"/>
    <w:uiPriority w:val="99"/>
    <w:rsid w:val="00E91E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bottom">
    <w:name w:val="pls-dropbottom"/>
    <w:basedOn w:val="Normal"/>
    <w:uiPriority w:val="99"/>
    <w:rsid w:val="00E91E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topleft">
    <w:name w:val="pls-topleft"/>
    <w:basedOn w:val="Normal"/>
    <w:uiPriority w:val="99"/>
    <w:rsid w:val="00E91E78"/>
    <w:pP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topright">
    <w:name w:val="pls-topright"/>
    <w:basedOn w:val="Normal"/>
    <w:uiPriority w:val="99"/>
    <w:rsid w:val="00E91E78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bottomleft">
    <w:name w:val="pls-bottomleft"/>
    <w:basedOn w:val="Normal"/>
    <w:uiPriority w:val="99"/>
    <w:rsid w:val="00E91E7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bottomright">
    <w:name w:val="pls-bottomright"/>
    <w:basedOn w:val="Normal"/>
    <w:uiPriority w:val="99"/>
    <w:rsid w:val="00E91E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tailtop">
    <w:name w:val="pls-tailtop"/>
    <w:basedOn w:val="Normal"/>
    <w:uiPriority w:val="99"/>
    <w:rsid w:val="00E91E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tailright">
    <w:name w:val="pls-tailright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tailbottom">
    <w:name w:val="pls-tailbottom"/>
    <w:basedOn w:val="Normal"/>
    <w:uiPriority w:val="99"/>
    <w:rsid w:val="00E91E78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droptr">
    <w:name w:val="pls-droptr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br">
    <w:name w:val="pls-dropbr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ubbledroptr">
    <w:name w:val="bubbledroptr"/>
    <w:basedOn w:val="Normal"/>
    <w:uiPriority w:val="99"/>
    <w:rsid w:val="00E91E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spinner">
    <w:name w:val="pls-spinner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llapseable">
    <w:name w:val="collapseable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s-content">
    <w:name w:val="comments-content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s-replybox">
    <w:name w:val="comments-replybox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ybox-single">
    <w:name w:val="comment-replybox-single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ybox-thread">
    <w:name w:val="comment-replybox-thread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vatar-image-container">
    <w:name w:val="avatar-image-container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block">
    <w:name w:val="comment-block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-content">
    <w:name w:val="blog-content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-title">
    <w:name w:val="blog-title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-icon">
    <w:name w:val="blog-icon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content">
    <w:name w:val="item-content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humbnail">
    <w:name w:val="item-thumbnail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ime">
    <w:name w:val="item-time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how-option">
    <w:name w:val="show-option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itle">
    <w:name w:val="item-title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unter-wrapper">
    <w:name w:val="counter-wrapper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raph-counter-wrapper">
    <w:name w:val="graph-counter-wrapper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igit">
    <w:name w:val="digit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ind-plate">
    <w:name w:val="blind-plate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te-combo">
    <w:name w:val="goog-te-combo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dget">
    <w:name w:val="widget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">
    <w:name w:val="blog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nline-thread">
    <w:name w:val="inline-thread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thread">
    <w:name w:val="comment-thread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ies">
    <w:name w:val="comment-replies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">
    <w:name w:val="comment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user">
    <w:name w:val="user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atetime">
    <w:name w:val="datetime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header">
    <w:name w:val="comment-header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content">
    <w:name w:val="comment-content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loadmore">
    <w:name w:val="loadmore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hread-arrow">
    <w:name w:val="thread-arrow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follow-by-email-address">
    <w:name w:val="follow-by-email-address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follow-by-email-submit">
    <w:name w:val="follow-by-email-submit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ayergsvb">
    <w:name w:val="player_gsvb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oggle">
    <w:name w:val="toggle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oggle-open">
    <w:name w:val="toggle-open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results">
    <w:name w:val="gsc-results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resultsheader">
    <w:name w:val="gsc-resultsheader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tabsarea">
    <w:name w:val="gsc-tabsarea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tabheader">
    <w:name w:val="gsc-tabheader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resultsbox-visible">
    <w:name w:val="gsc-resultsbox-visible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relativepublisheddate">
    <w:name w:val="gs-relativepublisheddate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publisheddate">
    <w:name w:val="gs-publisheddate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escription">
    <w:name w:val="description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author">
    <w:name w:val="comment-author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body">
    <w:name w:val="comment-body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footer">
    <w:name w:val="comment-footer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title">
    <w:name w:val="gs-title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trailing-more-results">
    <w:name w:val="gsc-trailing-more-results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visibleurl">
    <w:name w:val="gs-visibleurl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snippet">
    <w:name w:val="gs-snippet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b-buzz">
    <w:name w:val="sb-buzz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bubbletop">
    <w:name w:val="pls-bubbletop"/>
    <w:basedOn w:val="Normal"/>
    <w:uiPriority w:val="99"/>
    <w:rsid w:val="00E91E78"/>
    <w:pPr>
      <w:pBdr>
        <w:bottom w:val="single" w:sz="6" w:space="0" w:color="CC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toptail">
    <w:name w:val="pls-toptail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inner">
    <w:name w:val="inner"/>
    <w:basedOn w:val="DefaultParagraphFont"/>
    <w:uiPriority w:val="99"/>
    <w:rsid w:val="00E91E78"/>
  </w:style>
  <w:style w:type="paragraph" w:customStyle="1" w:styleId="toggle1">
    <w:name w:val="toggle1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paragraph" w:customStyle="1" w:styleId="toggle-open1">
    <w:name w:val="toggle-open1"/>
    <w:basedOn w:val="Normal"/>
    <w:uiPriority w:val="99"/>
    <w:rsid w:val="00E91E78"/>
    <w:pPr>
      <w:spacing w:before="100" w:beforeAutospacing="1" w:after="100" w:afterAutospacing="1" w:line="144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acklink-toggle-zippy1">
    <w:name w:val="backlink-toggle-zippy1"/>
    <w:basedOn w:val="Normal"/>
    <w:uiPriority w:val="99"/>
    <w:rsid w:val="00E91E78"/>
    <w:pPr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llapseable1">
    <w:name w:val="collapseable1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blogger-comment-icon1">
    <w:name w:val="blogger-comment-icon1"/>
    <w:basedOn w:val="Normal"/>
    <w:uiPriority w:val="99"/>
    <w:rsid w:val="00E91E78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openid-comment-icon1">
    <w:name w:val="openid-comment-icon1"/>
    <w:basedOn w:val="Normal"/>
    <w:uiPriority w:val="99"/>
    <w:rsid w:val="00E91E78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non-comment-icon1">
    <w:name w:val="anon-comment-icon1"/>
    <w:basedOn w:val="Normal"/>
    <w:uiPriority w:val="99"/>
    <w:rsid w:val="00E91E78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vatar-image-container1">
    <w:name w:val="avatar-image-container1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s-content1">
    <w:name w:val="comments-content1"/>
    <w:basedOn w:val="Normal"/>
    <w:uiPriority w:val="99"/>
    <w:rsid w:val="00E91E78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nline-thread1">
    <w:name w:val="inline-thread1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thread1">
    <w:name w:val="comment-thread1"/>
    <w:basedOn w:val="Normal"/>
    <w:uiPriority w:val="99"/>
    <w:rsid w:val="00E91E78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ies1">
    <w:name w:val="comment-replies1"/>
    <w:basedOn w:val="Normal"/>
    <w:uiPriority w:val="99"/>
    <w:rsid w:val="00E91E78"/>
    <w:pPr>
      <w:spacing w:before="240" w:after="100" w:afterAutospacing="1" w:line="240" w:lineRule="auto"/>
      <w:ind w:left="54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1">
    <w:name w:val="comment1"/>
    <w:basedOn w:val="Normal"/>
    <w:uiPriority w:val="99"/>
    <w:rsid w:val="00E91E78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user1">
    <w:name w:val="user1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customStyle="1" w:styleId="datetime1">
    <w:name w:val="datetime1"/>
    <w:basedOn w:val="Normal"/>
    <w:uiPriority w:val="99"/>
    <w:rsid w:val="00E91E78"/>
    <w:pPr>
      <w:spacing w:before="100" w:beforeAutospacing="1" w:after="100" w:afterAutospacing="1" w:line="240" w:lineRule="auto"/>
      <w:ind w:left="9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header1">
    <w:name w:val="comment-header1"/>
    <w:basedOn w:val="Normal"/>
    <w:uiPriority w:val="99"/>
    <w:rsid w:val="00E91E7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content1">
    <w:name w:val="comment-content1"/>
    <w:basedOn w:val="Normal"/>
    <w:uiPriority w:val="99"/>
    <w:rsid w:val="00E91E78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s-replybox1">
    <w:name w:val="comments-replybox1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ybox-single1">
    <w:name w:val="comment-replybox-single1"/>
    <w:basedOn w:val="Normal"/>
    <w:uiPriority w:val="99"/>
    <w:rsid w:val="00E91E78"/>
    <w:pPr>
      <w:spacing w:before="75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ybox-thread1">
    <w:name w:val="comment-replybox-thread1"/>
    <w:basedOn w:val="Normal"/>
    <w:uiPriority w:val="99"/>
    <w:rsid w:val="00E91E78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loadmore1">
    <w:name w:val="loadmore1"/>
    <w:basedOn w:val="Normal"/>
    <w:uiPriority w:val="99"/>
    <w:rsid w:val="00E91E78"/>
    <w:pPr>
      <w:spacing w:before="72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hread-arrow1">
    <w:name w:val="thread-arrow1"/>
    <w:basedOn w:val="Normal"/>
    <w:uiPriority w:val="99"/>
    <w:rsid w:val="00E91E78"/>
    <w:pPr>
      <w:spacing w:before="72" w:after="72" w:line="240" w:lineRule="auto"/>
      <w:ind w:left="72" w:right="72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hread-arrow2">
    <w:name w:val="thread-arrow2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hread-arrow3">
    <w:name w:val="thread-arrow3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vatar-image-container2">
    <w:name w:val="avatar-image-container2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block1">
    <w:name w:val="comment-block1"/>
    <w:basedOn w:val="Normal"/>
    <w:uiPriority w:val="99"/>
    <w:rsid w:val="00E91E78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custom-button-outer-box1">
    <w:name w:val="goog-custom-button-outer-box1"/>
    <w:basedOn w:val="Normal"/>
    <w:uiPriority w:val="99"/>
    <w:rsid w:val="00E91E78"/>
    <w:pPr>
      <w:pBdr>
        <w:top w:val="single" w:sz="6" w:space="0" w:color="CCCCCC"/>
        <w:left w:val="single" w:sz="2" w:space="0" w:color="CCCCCC"/>
        <w:bottom w:val="single" w:sz="6" w:space="0" w:color="CCCCCC"/>
        <w:right w:val="single" w:sz="2" w:space="0" w:color="CCCCCC"/>
      </w:pBd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custom-button-inner-box1">
    <w:name w:val="goog-custom-button-inner-box1"/>
    <w:basedOn w:val="Normal"/>
    <w:uiPriority w:val="99"/>
    <w:rsid w:val="00E91E78"/>
    <w:pPr>
      <w:pBdr>
        <w:top w:val="single" w:sz="2" w:space="2" w:color="CCCCCC"/>
        <w:left w:val="single" w:sz="6" w:space="3" w:color="CCCCCC"/>
        <w:bottom w:val="single" w:sz="2" w:space="2" w:color="CCCCCC"/>
        <w:right w:val="single" w:sz="6" w:space="3" w:color="CCCCCC"/>
      </w:pBdr>
      <w:spacing w:after="0" w:line="240" w:lineRule="auto"/>
      <w:ind w:left="-15" w:right="-15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-content1">
    <w:name w:val="blog-content1"/>
    <w:basedOn w:val="Normal"/>
    <w:uiPriority w:val="99"/>
    <w:rsid w:val="00E91E78"/>
    <w:pPr>
      <w:spacing w:after="75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-title1">
    <w:name w:val="blog-title1"/>
    <w:basedOn w:val="Normal"/>
    <w:uiPriority w:val="99"/>
    <w:rsid w:val="00E91E78"/>
    <w:pPr>
      <w:spacing w:before="30" w:after="0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customStyle="1" w:styleId="blog-icon1">
    <w:name w:val="blog-icon1"/>
    <w:basedOn w:val="Normal"/>
    <w:uiPriority w:val="99"/>
    <w:rsid w:val="00E91E78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content1">
    <w:name w:val="item-content1"/>
    <w:basedOn w:val="Normal"/>
    <w:uiPriority w:val="99"/>
    <w:rsid w:val="00E91E78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3"/>
      <w:szCs w:val="23"/>
      <w:lang w:eastAsia="el-GR"/>
    </w:rPr>
  </w:style>
  <w:style w:type="paragraph" w:customStyle="1" w:styleId="item-thumbnail1">
    <w:name w:val="item-thumbnail1"/>
    <w:basedOn w:val="Normal"/>
    <w:uiPriority w:val="99"/>
    <w:rsid w:val="00E91E78"/>
    <w:pPr>
      <w:spacing w:before="30" w:after="75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ime1">
    <w:name w:val="item-time1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3"/>
      <w:szCs w:val="23"/>
      <w:lang w:eastAsia="el-GR"/>
    </w:rPr>
  </w:style>
  <w:style w:type="paragraph" w:customStyle="1" w:styleId="show-option1">
    <w:name w:val="show-option1"/>
    <w:basedOn w:val="Normal"/>
    <w:uiPriority w:val="99"/>
    <w:rsid w:val="00E91E7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el-GR"/>
    </w:rPr>
  </w:style>
  <w:style w:type="paragraph" w:customStyle="1" w:styleId="gsc-results1">
    <w:name w:val="gsc-results1"/>
    <w:basedOn w:val="Normal"/>
    <w:uiPriority w:val="99"/>
    <w:rsid w:val="00E91E78"/>
    <w:pPr>
      <w:pBdr>
        <w:top w:val="single" w:sz="6" w:space="12" w:color="auto"/>
        <w:left w:val="single" w:sz="6" w:space="12" w:color="auto"/>
        <w:bottom w:val="single" w:sz="6" w:space="0" w:color="auto"/>
        <w:right w:val="single" w:sz="6" w:space="12" w:color="auto"/>
      </w:pBdr>
      <w:spacing w:after="48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resultsheader1">
    <w:name w:val="gsc-resultsheader1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gsc-tabsarea1">
    <w:name w:val="gsc-tabsarea1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tabheader1">
    <w:name w:val="gsc-tabheader1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resultsbox-visible1">
    <w:name w:val="gsc-resultsbox-visible1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title1">
    <w:name w:val="gs-title1"/>
    <w:basedOn w:val="Normal"/>
    <w:uiPriority w:val="99"/>
    <w:rsid w:val="00E91E7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trailing-more-results1">
    <w:name w:val="gsc-trailing-more-results1"/>
    <w:basedOn w:val="Normal"/>
    <w:uiPriority w:val="99"/>
    <w:rsid w:val="00E91E7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relativepublisheddate1">
    <w:name w:val="gs-relativepublisheddate1"/>
    <w:basedOn w:val="Normal"/>
    <w:uiPriority w:val="99"/>
    <w:rsid w:val="00E91E78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publisheddate1">
    <w:name w:val="gs-publisheddate1"/>
    <w:basedOn w:val="Normal"/>
    <w:uiPriority w:val="99"/>
    <w:rsid w:val="00E91E78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visibleurl1">
    <w:name w:val="gs-visibleurl1"/>
    <w:basedOn w:val="Normal"/>
    <w:uiPriority w:val="99"/>
    <w:rsid w:val="00E91E78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3"/>
      <w:szCs w:val="23"/>
      <w:lang w:eastAsia="el-GR"/>
    </w:rPr>
  </w:style>
  <w:style w:type="paragraph" w:customStyle="1" w:styleId="gs-snippet1">
    <w:name w:val="gs-snippet1"/>
    <w:basedOn w:val="Normal"/>
    <w:uiPriority w:val="99"/>
    <w:rsid w:val="00E91E78"/>
    <w:pPr>
      <w:spacing w:before="60" w:after="60" w:line="288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snippet2">
    <w:name w:val="gs-snippet2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l-GR"/>
    </w:rPr>
  </w:style>
  <w:style w:type="paragraph" w:customStyle="1" w:styleId="gs-snippet3">
    <w:name w:val="gs-snippet3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l-GR"/>
    </w:rPr>
  </w:style>
  <w:style w:type="paragraph" w:customStyle="1" w:styleId="follow-by-email-address1">
    <w:name w:val="follow-by-email-address1"/>
    <w:basedOn w:val="Normal"/>
    <w:uiPriority w:val="99"/>
    <w:rsid w:val="00E91E78"/>
    <w:pPr>
      <w:pBdr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follow-by-email-submit1">
    <w:name w:val="follow-by-email-submit1"/>
    <w:basedOn w:val="Normal"/>
    <w:uiPriority w:val="99"/>
    <w:rsid w:val="00E91E78"/>
    <w:pPr>
      <w:shd w:val="clear" w:color="auto" w:fill="000000"/>
      <w:spacing w:after="0" w:line="240" w:lineRule="auto"/>
      <w:ind w:left="120"/>
    </w:pPr>
    <w:rPr>
      <w:rFonts w:ascii="Times New Roman" w:eastAsia="Times New Roman" w:hAnsi="Times New Roman" w:cs="Times New Roman"/>
      <w:color w:val="FFFFFF"/>
      <w:sz w:val="20"/>
      <w:szCs w:val="20"/>
      <w:lang w:eastAsia="el-GR"/>
    </w:rPr>
  </w:style>
  <w:style w:type="paragraph" w:customStyle="1" w:styleId="widget-item-control1">
    <w:name w:val="widget-item-control1"/>
    <w:basedOn w:val="Normal"/>
    <w:uiPriority w:val="99"/>
    <w:rsid w:val="00E91E78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humbnail2">
    <w:name w:val="item-thumbnail2"/>
    <w:basedOn w:val="Normal"/>
    <w:uiPriority w:val="99"/>
    <w:rsid w:val="00E91E78"/>
    <w:pPr>
      <w:spacing w:after="75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itle1">
    <w:name w:val="item-title1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unter-wrapper1">
    <w:name w:val="counter-wrapper1"/>
    <w:basedOn w:val="Normal"/>
    <w:uiPriority w:val="99"/>
    <w:rsid w:val="00E91E78"/>
    <w:pPr>
      <w:spacing w:before="100" w:beforeAutospacing="1" w:after="100" w:afterAutospacing="1" w:line="450" w:lineRule="atLeast"/>
      <w:textAlignment w:val="top"/>
    </w:pPr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paragraph" w:customStyle="1" w:styleId="graph-counter-wrapper1">
    <w:name w:val="graph-counter-wrapper1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el-GR"/>
    </w:rPr>
  </w:style>
  <w:style w:type="paragraph" w:customStyle="1" w:styleId="digit1">
    <w:name w:val="digit1"/>
    <w:basedOn w:val="Normal"/>
    <w:uiPriority w:val="99"/>
    <w:rsid w:val="00E91E78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00" w:beforeAutospacing="1" w:after="100" w:afterAutospacing="1" w:line="420" w:lineRule="atLeast"/>
      <w:ind w:left="-15"/>
      <w:jc w:val="center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ind-plate1">
    <w:name w:val="blind-plate1"/>
    <w:basedOn w:val="Normal"/>
    <w:uiPriority w:val="99"/>
    <w:rsid w:val="00E91E78"/>
    <w:pPr>
      <w:pBdr>
        <w:top w:val="single" w:sz="6" w:space="0" w:color="000000"/>
        <w:bottom w:val="single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inner1">
    <w:name w:val="inner1"/>
    <w:basedOn w:val="DefaultParagraphFont"/>
    <w:uiPriority w:val="99"/>
    <w:rsid w:val="00E91E78"/>
  </w:style>
  <w:style w:type="paragraph" w:customStyle="1" w:styleId="goog-te-combo1">
    <w:name w:val="goog-te-combo1"/>
    <w:basedOn w:val="Normal"/>
    <w:uiPriority w:val="99"/>
    <w:rsid w:val="00E91E78"/>
    <w:pPr>
      <w:pBdr>
        <w:top w:val="single" w:sz="6" w:space="5" w:color="DCDCDC"/>
        <w:left w:val="single" w:sz="6" w:space="5" w:color="DCDCDC"/>
        <w:bottom w:val="single" w:sz="6" w:space="5" w:color="DCDCDC"/>
        <w:right w:val="single" w:sz="6" w:space="5" w:color="DCDCDC"/>
      </w:pBdr>
      <w:shd w:val="clear" w:color="auto" w:fill="F5F5F5"/>
      <w:spacing w:before="100" w:beforeAutospacing="1" w:after="100" w:afterAutospacing="1" w:line="240" w:lineRule="auto"/>
    </w:pPr>
    <w:rPr>
      <w:rFonts w:ascii="Arial" w:eastAsia="Times New Roman" w:hAnsi="Arial" w:cs="Arial"/>
      <w:color w:val="444444"/>
      <w:sz w:val="24"/>
      <w:szCs w:val="24"/>
      <w:lang w:eastAsia="el-GR"/>
    </w:rPr>
  </w:style>
  <w:style w:type="paragraph" w:customStyle="1" w:styleId="playergsvb1">
    <w:name w:val="player_gsvb1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escription1">
    <w:name w:val="description1"/>
    <w:basedOn w:val="Normal"/>
    <w:uiPriority w:val="99"/>
    <w:rsid w:val="00E91E78"/>
    <w:pPr>
      <w:spacing w:after="75" w:line="336" w:lineRule="atLeast"/>
      <w:ind w:left="75" w:right="75"/>
    </w:pPr>
    <w:rPr>
      <w:rFonts w:ascii="Trebuchet MS" w:eastAsia="Times New Roman" w:hAnsi="Trebuchet MS" w:cs="Trebuchet MS"/>
      <w:caps/>
      <w:color w:val="7799BB"/>
      <w:spacing w:val="48"/>
      <w:sz w:val="19"/>
      <w:szCs w:val="19"/>
      <w:lang w:eastAsia="el-GR"/>
    </w:rPr>
  </w:style>
  <w:style w:type="paragraph" w:customStyle="1" w:styleId="comment-author1">
    <w:name w:val="comment-author1"/>
    <w:basedOn w:val="Normal"/>
    <w:uiPriority w:val="99"/>
    <w:rsid w:val="00E91E78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body1">
    <w:name w:val="comment-body1"/>
    <w:basedOn w:val="Normal"/>
    <w:uiPriority w:val="99"/>
    <w:rsid w:val="00E91E7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footer1">
    <w:name w:val="comment-footer1"/>
    <w:basedOn w:val="Normal"/>
    <w:uiPriority w:val="99"/>
    <w:rsid w:val="00E91E78"/>
    <w:pPr>
      <w:spacing w:after="480" w:line="336" w:lineRule="atLeast"/>
    </w:pPr>
    <w:rPr>
      <w:rFonts w:ascii="Times New Roman" w:eastAsia="Times New Roman" w:hAnsi="Times New Roman" w:cs="Times New Roman"/>
      <w:caps/>
      <w:spacing w:val="24"/>
      <w:sz w:val="24"/>
      <w:szCs w:val="24"/>
      <w:lang w:eastAsia="el-GR"/>
    </w:rPr>
  </w:style>
  <w:style w:type="paragraph" w:customStyle="1" w:styleId="widget1">
    <w:name w:val="widget1"/>
    <w:basedOn w:val="Normal"/>
    <w:uiPriority w:val="99"/>
    <w:rsid w:val="00E91E78"/>
    <w:pPr>
      <w:pBdr>
        <w:bottom w:val="dotted" w:sz="6" w:space="18" w:color="446688"/>
      </w:pBd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dget2">
    <w:name w:val="widget2"/>
    <w:basedOn w:val="Normal"/>
    <w:uiPriority w:val="99"/>
    <w:rsid w:val="00E91E78"/>
    <w:pPr>
      <w:pBdr>
        <w:bottom w:val="dotted" w:sz="6" w:space="18" w:color="446688"/>
      </w:pBd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1">
    <w:name w:val="blog1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vertshim1">
    <w:name w:val="pls-vertshim1"/>
    <w:basedOn w:val="Normal"/>
    <w:uiPriority w:val="99"/>
    <w:rsid w:val="00E91E78"/>
    <w:pPr>
      <w:shd w:val="clear" w:color="auto" w:fill="F5F5F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vertshim2">
    <w:name w:val="pls-vertshim2"/>
    <w:basedOn w:val="Normal"/>
    <w:uiPriority w:val="99"/>
    <w:rsid w:val="00E91E78"/>
    <w:pPr>
      <w:shd w:val="clear" w:color="auto" w:fill="FFF3C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br1">
    <w:name w:val="pls-dropbr1"/>
    <w:basedOn w:val="Normal"/>
    <w:uiPriority w:val="99"/>
    <w:rsid w:val="00E91E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tailbottom1">
    <w:name w:val="pls-tailbottom1"/>
    <w:basedOn w:val="Normal"/>
    <w:uiPriority w:val="99"/>
    <w:rsid w:val="00E91E78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tailtop1">
    <w:name w:val="pls-tailtop1"/>
    <w:basedOn w:val="Normal"/>
    <w:uiPriority w:val="99"/>
    <w:rsid w:val="00E91E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tailright1">
    <w:name w:val="pls-tailright1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tailleft1">
    <w:name w:val="pls-tailleft1"/>
    <w:basedOn w:val="Normal"/>
    <w:uiPriority w:val="99"/>
    <w:rsid w:val="00E91E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droptr1">
    <w:name w:val="pls-droptr1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br2">
    <w:name w:val="pls-dropbr2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bl1">
    <w:name w:val="pls-dropbl1"/>
    <w:basedOn w:val="Normal"/>
    <w:uiPriority w:val="99"/>
    <w:rsid w:val="00E91E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oggle2">
    <w:name w:val="toggle2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paragraph" w:customStyle="1" w:styleId="toggle-open2">
    <w:name w:val="toggle-open2"/>
    <w:basedOn w:val="Normal"/>
    <w:uiPriority w:val="99"/>
    <w:rsid w:val="00E91E78"/>
    <w:pPr>
      <w:spacing w:before="100" w:beforeAutospacing="1" w:after="100" w:afterAutospacing="1" w:line="144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acklink-toggle-zippy2">
    <w:name w:val="backlink-toggle-zippy2"/>
    <w:basedOn w:val="Normal"/>
    <w:uiPriority w:val="99"/>
    <w:rsid w:val="00E91E78"/>
    <w:pPr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llapseable2">
    <w:name w:val="collapseable2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blogger-comment-icon2">
    <w:name w:val="blogger-comment-icon2"/>
    <w:basedOn w:val="Normal"/>
    <w:uiPriority w:val="99"/>
    <w:rsid w:val="00E91E78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openid-comment-icon2">
    <w:name w:val="openid-comment-icon2"/>
    <w:basedOn w:val="Normal"/>
    <w:uiPriority w:val="99"/>
    <w:rsid w:val="00E91E78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non-comment-icon2">
    <w:name w:val="anon-comment-icon2"/>
    <w:basedOn w:val="Normal"/>
    <w:uiPriority w:val="99"/>
    <w:rsid w:val="00E91E78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vatar-image-container3">
    <w:name w:val="avatar-image-container3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s-content2">
    <w:name w:val="comments-content2"/>
    <w:basedOn w:val="Normal"/>
    <w:uiPriority w:val="99"/>
    <w:rsid w:val="00E91E78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nline-thread2">
    <w:name w:val="inline-thread2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thread2">
    <w:name w:val="comment-thread2"/>
    <w:basedOn w:val="Normal"/>
    <w:uiPriority w:val="99"/>
    <w:rsid w:val="00E91E78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ies2">
    <w:name w:val="comment-replies2"/>
    <w:basedOn w:val="Normal"/>
    <w:uiPriority w:val="99"/>
    <w:rsid w:val="00E91E78"/>
    <w:pPr>
      <w:spacing w:before="240" w:after="100" w:afterAutospacing="1" w:line="240" w:lineRule="auto"/>
      <w:ind w:left="54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2">
    <w:name w:val="comment2"/>
    <w:basedOn w:val="Normal"/>
    <w:uiPriority w:val="99"/>
    <w:rsid w:val="00E91E78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user2">
    <w:name w:val="user2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customStyle="1" w:styleId="datetime2">
    <w:name w:val="datetime2"/>
    <w:basedOn w:val="Normal"/>
    <w:uiPriority w:val="99"/>
    <w:rsid w:val="00E91E78"/>
    <w:pPr>
      <w:spacing w:before="100" w:beforeAutospacing="1" w:after="100" w:afterAutospacing="1" w:line="240" w:lineRule="auto"/>
      <w:ind w:left="9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header2">
    <w:name w:val="comment-header2"/>
    <w:basedOn w:val="Normal"/>
    <w:uiPriority w:val="99"/>
    <w:rsid w:val="00E91E7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content2">
    <w:name w:val="comment-content2"/>
    <w:basedOn w:val="Normal"/>
    <w:uiPriority w:val="99"/>
    <w:rsid w:val="00E91E78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s-replybox2">
    <w:name w:val="comments-replybox2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ybox-single2">
    <w:name w:val="comment-replybox-single2"/>
    <w:basedOn w:val="Normal"/>
    <w:uiPriority w:val="99"/>
    <w:rsid w:val="00E91E78"/>
    <w:pPr>
      <w:spacing w:before="75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ybox-thread2">
    <w:name w:val="comment-replybox-thread2"/>
    <w:basedOn w:val="Normal"/>
    <w:uiPriority w:val="99"/>
    <w:rsid w:val="00E91E78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loadmore2">
    <w:name w:val="loadmore2"/>
    <w:basedOn w:val="Normal"/>
    <w:uiPriority w:val="99"/>
    <w:rsid w:val="00E91E78"/>
    <w:pPr>
      <w:spacing w:before="72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hread-arrow4">
    <w:name w:val="thread-arrow4"/>
    <w:basedOn w:val="Normal"/>
    <w:uiPriority w:val="99"/>
    <w:rsid w:val="00E91E78"/>
    <w:pPr>
      <w:spacing w:before="72" w:after="72" w:line="240" w:lineRule="auto"/>
      <w:ind w:left="72" w:right="72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hread-arrow5">
    <w:name w:val="thread-arrow5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hread-arrow6">
    <w:name w:val="thread-arrow6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vatar-image-container4">
    <w:name w:val="avatar-image-container4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block2">
    <w:name w:val="comment-block2"/>
    <w:basedOn w:val="Normal"/>
    <w:uiPriority w:val="99"/>
    <w:rsid w:val="00E91E78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custom-button-outer-box2">
    <w:name w:val="goog-custom-button-outer-box2"/>
    <w:basedOn w:val="Normal"/>
    <w:uiPriority w:val="99"/>
    <w:rsid w:val="00E91E78"/>
    <w:pPr>
      <w:pBdr>
        <w:top w:val="single" w:sz="6" w:space="0" w:color="CCCCCC"/>
        <w:left w:val="single" w:sz="2" w:space="0" w:color="CCCCCC"/>
        <w:bottom w:val="single" w:sz="6" w:space="0" w:color="CCCCCC"/>
        <w:right w:val="single" w:sz="2" w:space="0" w:color="CCCCCC"/>
      </w:pBd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custom-button-inner-box2">
    <w:name w:val="goog-custom-button-inner-box2"/>
    <w:basedOn w:val="Normal"/>
    <w:uiPriority w:val="99"/>
    <w:rsid w:val="00E91E78"/>
    <w:pPr>
      <w:pBdr>
        <w:top w:val="single" w:sz="2" w:space="2" w:color="CCCCCC"/>
        <w:left w:val="single" w:sz="6" w:space="3" w:color="CCCCCC"/>
        <w:bottom w:val="single" w:sz="2" w:space="2" w:color="CCCCCC"/>
        <w:right w:val="single" w:sz="6" w:space="3" w:color="CCCCCC"/>
      </w:pBdr>
      <w:spacing w:after="0" w:line="240" w:lineRule="auto"/>
      <w:ind w:left="-15" w:right="-15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-content2">
    <w:name w:val="blog-content2"/>
    <w:basedOn w:val="Normal"/>
    <w:uiPriority w:val="99"/>
    <w:rsid w:val="00E91E78"/>
    <w:pPr>
      <w:spacing w:after="75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-title2">
    <w:name w:val="blog-title2"/>
    <w:basedOn w:val="Normal"/>
    <w:uiPriority w:val="99"/>
    <w:rsid w:val="00E91E78"/>
    <w:pPr>
      <w:spacing w:before="30" w:after="0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customStyle="1" w:styleId="blog-icon2">
    <w:name w:val="blog-icon2"/>
    <w:basedOn w:val="Normal"/>
    <w:uiPriority w:val="99"/>
    <w:rsid w:val="00E91E78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content2">
    <w:name w:val="item-content2"/>
    <w:basedOn w:val="Normal"/>
    <w:uiPriority w:val="99"/>
    <w:rsid w:val="00E91E78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3"/>
      <w:szCs w:val="23"/>
      <w:lang w:eastAsia="el-GR"/>
    </w:rPr>
  </w:style>
  <w:style w:type="paragraph" w:customStyle="1" w:styleId="item-thumbnail3">
    <w:name w:val="item-thumbnail3"/>
    <w:basedOn w:val="Normal"/>
    <w:uiPriority w:val="99"/>
    <w:rsid w:val="00E91E78"/>
    <w:pPr>
      <w:spacing w:before="30" w:after="75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ime2">
    <w:name w:val="item-time2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3"/>
      <w:szCs w:val="23"/>
      <w:lang w:eastAsia="el-GR"/>
    </w:rPr>
  </w:style>
  <w:style w:type="paragraph" w:customStyle="1" w:styleId="show-option2">
    <w:name w:val="show-option2"/>
    <w:basedOn w:val="Normal"/>
    <w:uiPriority w:val="99"/>
    <w:rsid w:val="00E91E7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el-GR"/>
    </w:rPr>
  </w:style>
  <w:style w:type="paragraph" w:customStyle="1" w:styleId="gsc-results2">
    <w:name w:val="gsc-results2"/>
    <w:basedOn w:val="Normal"/>
    <w:uiPriority w:val="99"/>
    <w:rsid w:val="00E91E78"/>
    <w:pPr>
      <w:pBdr>
        <w:top w:val="single" w:sz="6" w:space="12" w:color="auto"/>
        <w:left w:val="single" w:sz="6" w:space="12" w:color="auto"/>
        <w:bottom w:val="single" w:sz="6" w:space="0" w:color="auto"/>
        <w:right w:val="single" w:sz="6" w:space="12" w:color="auto"/>
      </w:pBdr>
      <w:spacing w:after="48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resultsheader2">
    <w:name w:val="gsc-resultsheader2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gsc-tabsarea2">
    <w:name w:val="gsc-tabsarea2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tabheader2">
    <w:name w:val="gsc-tabheader2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resultsbox-visible2">
    <w:name w:val="gsc-resultsbox-visible2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title2">
    <w:name w:val="gs-title2"/>
    <w:basedOn w:val="Normal"/>
    <w:uiPriority w:val="99"/>
    <w:rsid w:val="00E91E7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trailing-more-results2">
    <w:name w:val="gsc-trailing-more-results2"/>
    <w:basedOn w:val="Normal"/>
    <w:uiPriority w:val="99"/>
    <w:rsid w:val="00E91E7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relativepublisheddate2">
    <w:name w:val="gs-relativepublisheddate2"/>
    <w:basedOn w:val="Normal"/>
    <w:uiPriority w:val="99"/>
    <w:rsid w:val="00E91E78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publisheddate2">
    <w:name w:val="gs-publisheddate2"/>
    <w:basedOn w:val="Normal"/>
    <w:uiPriority w:val="99"/>
    <w:rsid w:val="00E91E78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visibleurl2">
    <w:name w:val="gs-visibleurl2"/>
    <w:basedOn w:val="Normal"/>
    <w:uiPriority w:val="99"/>
    <w:rsid w:val="00E91E78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3"/>
      <w:szCs w:val="23"/>
      <w:lang w:eastAsia="el-GR"/>
    </w:rPr>
  </w:style>
  <w:style w:type="paragraph" w:customStyle="1" w:styleId="gs-snippet4">
    <w:name w:val="gs-snippet4"/>
    <w:basedOn w:val="Normal"/>
    <w:uiPriority w:val="99"/>
    <w:rsid w:val="00E91E78"/>
    <w:pPr>
      <w:spacing w:before="60" w:after="60" w:line="288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snippet5">
    <w:name w:val="gs-snippet5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l-GR"/>
    </w:rPr>
  </w:style>
  <w:style w:type="paragraph" w:customStyle="1" w:styleId="gs-snippet6">
    <w:name w:val="gs-snippet6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l-GR"/>
    </w:rPr>
  </w:style>
  <w:style w:type="paragraph" w:customStyle="1" w:styleId="follow-by-email-address2">
    <w:name w:val="follow-by-email-address2"/>
    <w:basedOn w:val="Normal"/>
    <w:uiPriority w:val="99"/>
    <w:rsid w:val="00E91E78"/>
    <w:pPr>
      <w:pBdr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follow-by-email-submit2">
    <w:name w:val="follow-by-email-submit2"/>
    <w:basedOn w:val="Normal"/>
    <w:uiPriority w:val="99"/>
    <w:rsid w:val="00E91E78"/>
    <w:pPr>
      <w:shd w:val="clear" w:color="auto" w:fill="000000"/>
      <w:spacing w:after="0" w:line="240" w:lineRule="auto"/>
      <w:ind w:left="120"/>
    </w:pPr>
    <w:rPr>
      <w:rFonts w:ascii="Times New Roman" w:eastAsia="Times New Roman" w:hAnsi="Times New Roman" w:cs="Times New Roman"/>
      <w:color w:val="FFFFFF"/>
      <w:sz w:val="20"/>
      <w:szCs w:val="20"/>
      <w:lang w:eastAsia="el-GR"/>
    </w:rPr>
  </w:style>
  <w:style w:type="paragraph" w:customStyle="1" w:styleId="widget-item-control2">
    <w:name w:val="widget-item-control2"/>
    <w:basedOn w:val="Normal"/>
    <w:uiPriority w:val="99"/>
    <w:rsid w:val="00E91E78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humbnail4">
    <w:name w:val="item-thumbnail4"/>
    <w:basedOn w:val="Normal"/>
    <w:uiPriority w:val="99"/>
    <w:rsid w:val="00E91E78"/>
    <w:pPr>
      <w:spacing w:after="75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itle2">
    <w:name w:val="item-title2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unter-wrapper2">
    <w:name w:val="counter-wrapper2"/>
    <w:basedOn w:val="Normal"/>
    <w:uiPriority w:val="99"/>
    <w:rsid w:val="00E91E78"/>
    <w:pPr>
      <w:spacing w:before="100" w:beforeAutospacing="1" w:after="100" w:afterAutospacing="1" w:line="450" w:lineRule="atLeast"/>
      <w:textAlignment w:val="top"/>
    </w:pPr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paragraph" w:customStyle="1" w:styleId="graph-counter-wrapper2">
    <w:name w:val="graph-counter-wrapper2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el-GR"/>
    </w:rPr>
  </w:style>
  <w:style w:type="paragraph" w:customStyle="1" w:styleId="digit2">
    <w:name w:val="digit2"/>
    <w:basedOn w:val="Normal"/>
    <w:uiPriority w:val="99"/>
    <w:rsid w:val="00E91E78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00" w:beforeAutospacing="1" w:after="100" w:afterAutospacing="1" w:line="420" w:lineRule="atLeast"/>
      <w:ind w:left="-15"/>
      <w:jc w:val="center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ind-plate2">
    <w:name w:val="blind-plate2"/>
    <w:basedOn w:val="Normal"/>
    <w:uiPriority w:val="99"/>
    <w:rsid w:val="00E91E78"/>
    <w:pPr>
      <w:pBdr>
        <w:top w:val="single" w:sz="6" w:space="0" w:color="000000"/>
        <w:bottom w:val="single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inner2">
    <w:name w:val="inner2"/>
    <w:basedOn w:val="DefaultParagraphFont"/>
    <w:uiPriority w:val="99"/>
    <w:rsid w:val="00E91E78"/>
  </w:style>
  <w:style w:type="paragraph" w:customStyle="1" w:styleId="goog-te-combo2">
    <w:name w:val="goog-te-combo2"/>
    <w:basedOn w:val="Normal"/>
    <w:uiPriority w:val="99"/>
    <w:rsid w:val="00E91E78"/>
    <w:pPr>
      <w:pBdr>
        <w:top w:val="single" w:sz="6" w:space="5" w:color="DCDCDC"/>
        <w:left w:val="single" w:sz="6" w:space="5" w:color="DCDCDC"/>
        <w:bottom w:val="single" w:sz="6" w:space="5" w:color="DCDCDC"/>
        <w:right w:val="single" w:sz="6" w:space="5" w:color="DCDCDC"/>
      </w:pBdr>
      <w:shd w:val="clear" w:color="auto" w:fill="F5F5F5"/>
      <w:spacing w:before="100" w:beforeAutospacing="1" w:after="100" w:afterAutospacing="1" w:line="240" w:lineRule="auto"/>
    </w:pPr>
    <w:rPr>
      <w:rFonts w:ascii="Arial" w:eastAsia="Times New Roman" w:hAnsi="Arial" w:cs="Arial"/>
      <w:color w:val="444444"/>
      <w:sz w:val="24"/>
      <w:szCs w:val="24"/>
      <w:lang w:eastAsia="el-GR"/>
    </w:rPr>
  </w:style>
  <w:style w:type="paragraph" w:customStyle="1" w:styleId="playergsvb2">
    <w:name w:val="player_gsvb2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escription2">
    <w:name w:val="description2"/>
    <w:basedOn w:val="Normal"/>
    <w:uiPriority w:val="99"/>
    <w:rsid w:val="00E91E78"/>
    <w:pPr>
      <w:spacing w:after="75" w:line="336" w:lineRule="atLeast"/>
      <w:ind w:left="75" w:right="75"/>
    </w:pPr>
    <w:rPr>
      <w:rFonts w:ascii="Trebuchet MS" w:eastAsia="Times New Roman" w:hAnsi="Trebuchet MS" w:cs="Trebuchet MS"/>
      <w:caps/>
      <w:color w:val="7799BB"/>
      <w:spacing w:val="48"/>
      <w:sz w:val="19"/>
      <w:szCs w:val="19"/>
      <w:lang w:eastAsia="el-GR"/>
    </w:rPr>
  </w:style>
  <w:style w:type="paragraph" w:customStyle="1" w:styleId="comment-author2">
    <w:name w:val="comment-author2"/>
    <w:basedOn w:val="Normal"/>
    <w:uiPriority w:val="99"/>
    <w:rsid w:val="00E91E78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body2">
    <w:name w:val="comment-body2"/>
    <w:basedOn w:val="Normal"/>
    <w:uiPriority w:val="99"/>
    <w:rsid w:val="00E91E7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footer2">
    <w:name w:val="comment-footer2"/>
    <w:basedOn w:val="Normal"/>
    <w:uiPriority w:val="99"/>
    <w:rsid w:val="00E91E78"/>
    <w:pPr>
      <w:spacing w:after="480" w:line="336" w:lineRule="atLeast"/>
    </w:pPr>
    <w:rPr>
      <w:rFonts w:ascii="Times New Roman" w:eastAsia="Times New Roman" w:hAnsi="Times New Roman" w:cs="Times New Roman"/>
      <w:caps/>
      <w:spacing w:val="24"/>
      <w:sz w:val="24"/>
      <w:szCs w:val="24"/>
      <w:lang w:eastAsia="el-GR"/>
    </w:rPr>
  </w:style>
  <w:style w:type="paragraph" w:customStyle="1" w:styleId="widget3">
    <w:name w:val="widget3"/>
    <w:basedOn w:val="Normal"/>
    <w:uiPriority w:val="99"/>
    <w:rsid w:val="00E91E78"/>
    <w:pPr>
      <w:pBdr>
        <w:bottom w:val="dotted" w:sz="6" w:space="18" w:color="446688"/>
      </w:pBd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dget4">
    <w:name w:val="widget4"/>
    <w:basedOn w:val="Normal"/>
    <w:uiPriority w:val="99"/>
    <w:rsid w:val="00E91E78"/>
    <w:pPr>
      <w:pBdr>
        <w:bottom w:val="dotted" w:sz="6" w:space="18" w:color="446688"/>
      </w:pBd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2">
    <w:name w:val="blog2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vertshim3">
    <w:name w:val="pls-vertshim3"/>
    <w:basedOn w:val="Normal"/>
    <w:uiPriority w:val="99"/>
    <w:rsid w:val="00E91E78"/>
    <w:pPr>
      <w:shd w:val="clear" w:color="auto" w:fill="F5F5F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vertshim4">
    <w:name w:val="pls-vertshim4"/>
    <w:basedOn w:val="Normal"/>
    <w:uiPriority w:val="99"/>
    <w:rsid w:val="00E91E78"/>
    <w:pPr>
      <w:shd w:val="clear" w:color="auto" w:fill="FFF3C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br3">
    <w:name w:val="pls-dropbr3"/>
    <w:basedOn w:val="Normal"/>
    <w:uiPriority w:val="99"/>
    <w:rsid w:val="00E91E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tailbottom2">
    <w:name w:val="pls-tailbottom2"/>
    <w:basedOn w:val="Normal"/>
    <w:uiPriority w:val="99"/>
    <w:rsid w:val="00E91E78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tailtop2">
    <w:name w:val="pls-tailtop2"/>
    <w:basedOn w:val="Normal"/>
    <w:uiPriority w:val="99"/>
    <w:rsid w:val="00E91E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tailright2">
    <w:name w:val="pls-tailright2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tailleft2">
    <w:name w:val="pls-tailleft2"/>
    <w:basedOn w:val="Normal"/>
    <w:uiPriority w:val="99"/>
    <w:rsid w:val="00E91E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droptr2">
    <w:name w:val="pls-droptr2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br4">
    <w:name w:val="pls-dropbr4"/>
    <w:basedOn w:val="Normal"/>
    <w:uiPriority w:val="99"/>
    <w:rsid w:val="00E9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bl2">
    <w:name w:val="pls-dropbl2"/>
    <w:basedOn w:val="Normal"/>
    <w:uiPriority w:val="99"/>
    <w:rsid w:val="00E91E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post-author">
    <w:name w:val="post-author"/>
    <w:basedOn w:val="DefaultParagraphFont"/>
    <w:uiPriority w:val="99"/>
    <w:rsid w:val="00E91E78"/>
  </w:style>
  <w:style w:type="character" w:customStyle="1" w:styleId="fn">
    <w:name w:val="fn"/>
    <w:basedOn w:val="DefaultParagraphFont"/>
    <w:uiPriority w:val="99"/>
    <w:rsid w:val="00E91E78"/>
  </w:style>
  <w:style w:type="character" w:customStyle="1" w:styleId="post-timestamp">
    <w:name w:val="post-timestamp"/>
    <w:basedOn w:val="DefaultParagraphFont"/>
    <w:uiPriority w:val="99"/>
    <w:rsid w:val="00E91E78"/>
  </w:style>
  <w:style w:type="character" w:customStyle="1" w:styleId="post-icons">
    <w:name w:val="post-icons"/>
    <w:basedOn w:val="DefaultParagraphFont"/>
    <w:uiPriority w:val="99"/>
    <w:rsid w:val="00E91E78"/>
  </w:style>
  <w:style w:type="character" w:customStyle="1" w:styleId="item-control1">
    <w:name w:val="item-control1"/>
    <w:basedOn w:val="DefaultParagraphFont"/>
    <w:uiPriority w:val="99"/>
    <w:rsid w:val="00E91E78"/>
    <w:rPr>
      <w:vanish/>
    </w:rPr>
  </w:style>
  <w:style w:type="character" w:customStyle="1" w:styleId="post-labels">
    <w:name w:val="post-labels"/>
    <w:basedOn w:val="DefaultParagraphFont"/>
    <w:uiPriority w:val="99"/>
    <w:rsid w:val="00E91E78"/>
  </w:style>
  <w:style w:type="character" w:customStyle="1" w:styleId="post-location">
    <w:name w:val="post-location"/>
    <w:basedOn w:val="DefaultParagraphFont"/>
    <w:uiPriority w:val="99"/>
    <w:rsid w:val="00E91E78"/>
  </w:style>
  <w:style w:type="character" w:customStyle="1" w:styleId="zippy">
    <w:name w:val="zippy"/>
    <w:basedOn w:val="DefaultParagraphFont"/>
    <w:uiPriority w:val="99"/>
    <w:rsid w:val="00E91E78"/>
  </w:style>
  <w:style w:type="character" w:customStyle="1" w:styleId="post-count">
    <w:name w:val="post-count"/>
    <w:basedOn w:val="DefaultParagraphFont"/>
    <w:uiPriority w:val="99"/>
    <w:rsid w:val="00E91E78"/>
  </w:style>
  <w:style w:type="character" w:customStyle="1" w:styleId="widget-item-control3">
    <w:name w:val="widget-item-control3"/>
    <w:basedOn w:val="DefaultParagraphFont"/>
    <w:uiPriority w:val="99"/>
    <w:rsid w:val="00E91E78"/>
  </w:style>
  <w:style w:type="paragraph" w:styleId="BalloonText">
    <w:name w:val="Balloon Text"/>
    <w:basedOn w:val="Normal"/>
    <w:link w:val="BalloonTextChar"/>
    <w:uiPriority w:val="99"/>
    <w:semiHidden/>
    <w:rsid w:val="00E91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1E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770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7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770421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77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77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77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770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770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6477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770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477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77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770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770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770466">
                                  <w:marLeft w:val="0"/>
                                  <w:marRight w:val="0"/>
                                  <w:marTop w:val="12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18" w:color="446688"/>
                                    <w:right w:val="none" w:sz="0" w:space="0" w:color="auto"/>
                                  </w:divBdr>
                                  <w:divsChild>
                                    <w:div w:id="764770442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770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4770464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770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770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8</Pages>
  <Words>1411</Words>
  <Characters>7625</Characters>
  <Application>Microsoft Office Outlook</Application>
  <DocSecurity>0</DocSecurity>
  <Lines>0</Lines>
  <Paragraphs>0</Paragraphs>
  <ScaleCrop>false</ScaleCrop>
  <Company>PERAN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Ιωάννης</dc:creator>
  <cp:keywords/>
  <dc:description/>
  <cp:lastModifiedBy>γιάννης</cp:lastModifiedBy>
  <cp:revision>5</cp:revision>
  <dcterms:created xsi:type="dcterms:W3CDTF">2015-05-02T08:29:00Z</dcterms:created>
  <dcterms:modified xsi:type="dcterms:W3CDTF">2018-05-13T18:47:00Z</dcterms:modified>
</cp:coreProperties>
</file>